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5C9" w:rsidRDefault="00394D88">
      <w:pPr>
        <w:jc w:val="center"/>
        <w:rPr>
          <w:rFonts w:cs="Arial"/>
          <w:b/>
          <w:bCs/>
          <w:sz w:val="36"/>
          <w:szCs w:val="36"/>
        </w:rPr>
      </w:pPr>
      <w:r>
        <w:rPr>
          <w:rFonts w:cs="Arial"/>
          <w:b/>
          <w:bCs/>
          <w:sz w:val="36"/>
          <w:szCs w:val="36"/>
        </w:rPr>
        <w:t>Home/School Agreement</w:t>
      </w:r>
    </w:p>
    <w:p w:rsidR="00C655C9" w:rsidRDefault="00C655C9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C655C9" w:rsidRDefault="00394D88" w:rsidP="00FE0C18">
      <w:pPr>
        <w:spacing w:after="20"/>
        <w:ind w:left="-5" w:hanging="10"/>
      </w:pPr>
      <w:r>
        <w:rPr>
          <w:b/>
        </w:rPr>
        <w:t>Name of Student:</w:t>
      </w:r>
    </w:p>
    <w:p w:rsidR="00C655C9" w:rsidRDefault="00C655C9">
      <w:pPr>
        <w:spacing w:after="20"/>
        <w:ind w:left="-5" w:hanging="10"/>
      </w:pPr>
    </w:p>
    <w:p w:rsidR="00C655C9" w:rsidRDefault="00394D88" w:rsidP="00FE0C18">
      <w:pPr>
        <w:spacing w:after="20"/>
        <w:ind w:left="-5" w:hanging="10"/>
      </w:pPr>
      <w:r>
        <w:rPr>
          <w:b/>
        </w:rPr>
        <w:t>Year and Form</w:t>
      </w:r>
      <w:r>
        <w:t xml:space="preserve">: </w:t>
      </w:r>
      <w:bookmarkStart w:id="0" w:name="_GoBack"/>
      <w:bookmarkEnd w:id="0"/>
    </w:p>
    <w:p w:rsidR="00FE0C18" w:rsidRDefault="00FE0C18" w:rsidP="00FE0C18">
      <w:pPr>
        <w:spacing w:after="20"/>
        <w:ind w:left="-5" w:hanging="10"/>
      </w:pPr>
    </w:p>
    <w:p w:rsidR="00C655C9" w:rsidRDefault="00394D88">
      <w:pPr>
        <w:pStyle w:val="NoSpacing"/>
        <w:jc w:val="both"/>
      </w:pPr>
      <w:r>
        <w:t xml:space="preserve">A successful education rests on a three-way partnership between the student, his or her parents/carers and Energy Coast UTC (ECUTC). A successful partnership depends upon a 100% commitment from each party. </w:t>
      </w:r>
      <w:r w:rsidR="00FE0C18" w:rsidRPr="004F509D">
        <w:t>Please be aware that in accepting a place and attending Energy Coast UTC, you are agreeing to the follow expectations:</w:t>
      </w:r>
    </w:p>
    <w:p w:rsidR="00C655C9" w:rsidRDefault="00C655C9">
      <w:pPr>
        <w:pStyle w:val="NoSpacing"/>
      </w:pPr>
    </w:p>
    <w:p w:rsidR="00C655C9" w:rsidRDefault="00394D88">
      <w:pPr>
        <w:pStyle w:val="NoSpacing"/>
      </w:pPr>
      <w:r>
        <w:t xml:space="preserve">Energy Coast UTC agrees to:  </w:t>
      </w:r>
    </w:p>
    <w:p w:rsidR="00C655C9" w:rsidRDefault="00C655C9">
      <w:pPr>
        <w:pStyle w:val="NoSpacing"/>
      </w:pP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>Baseline assess all students on entry to the UTC and onwards;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 xml:space="preserve">Treat all students fairly, care for their safety and wellbeing and promote their happiness at the UTC;  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 xml:space="preserve">Have high expectations of all students and endeavour to help them reach their full potential; 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 xml:space="preserve">Ensure that all students are well taught and are enabled to achieve their best in all aspects of UTC life by promoting high standards of work and behaviour;  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 xml:space="preserve">Support all students to develop a sense of responsibility and to be considerate of others;  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 xml:space="preserve">Provide a wide range of academic and technical curriculum areas and a variety of enrichment activities;  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 xml:space="preserve">Provide appropriate academic and vocational guidance to enable all students to fulfil their potential and to make informed choices at each stage of their education;  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 xml:space="preserve">Keep parents/carers well informed of their child’s academic progress and attainment; 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 xml:space="preserve">Notify parents/carers if a child is absent without permission, following procedures in the UTC Attendance Policy; 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>Liaise regularly with parents/carers as need arises, in relation to their child</w:t>
      </w:r>
      <w:r w:rsidR="00FE0C18">
        <w:t xml:space="preserve">’s well-being, </w:t>
      </w:r>
      <w:r w:rsidR="00672EA2" w:rsidRPr="004F509D">
        <w:t>behaviour</w:t>
      </w:r>
      <w:r w:rsidR="00FE0C18" w:rsidRPr="004F509D">
        <w:t xml:space="preserve"> and/or sanctions,</w:t>
      </w:r>
      <w:r w:rsidR="00672EA2" w:rsidRPr="004F509D">
        <w:t xml:space="preserve"> including giving 24 </w:t>
      </w:r>
      <w:r w:rsidR="00FE0C18" w:rsidRPr="004F509D">
        <w:t>hours’ notice</w:t>
      </w:r>
      <w:r w:rsidR="00672EA2" w:rsidRPr="004F509D">
        <w:t xml:space="preserve"> of any afterschool detention;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>Ensure that in addition to Parents’ Evenings, an opportunity will always be made available to discuss students’ progress;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>Keep all students safe in accordance with the UTC Safeguarding Policy and guidance as outlined in Keeping</w:t>
      </w:r>
      <w:r w:rsidR="0067647E">
        <w:t xml:space="preserve"> Children Safe in Education 2021</w:t>
      </w:r>
      <w:r>
        <w:t>;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>Keep all students safe online in accordance with the UTC Acceptable User Policy;</w:t>
      </w:r>
    </w:p>
    <w:p w:rsidR="00C655C9" w:rsidRDefault="00394D88">
      <w:pPr>
        <w:pStyle w:val="NoSpacing"/>
        <w:numPr>
          <w:ilvl w:val="0"/>
          <w:numId w:val="7"/>
        </w:numPr>
        <w:jc w:val="both"/>
      </w:pPr>
      <w:r>
        <w:t>Adhere to all the nuances and processes as enforced by the General Data Protection Regulation (GDPR) such as keeping all data stored about students secure.</w:t>
      </w:r>
    </w:p>
    <w:p w:rsidR="00C655C9" w:rsidRDefault="00C655C9"/>
    <w:p w:rsidR="00C655C9" w:rsidRDefault="00394D88">
      <w:pPr>
        <w:rPr>
          <w:noProof/>
          <w:lang w:eastAsia="en-GB"/>
        </w:rPr>
      </w:pPr>
      <w:r>
        <w:t xml:space="preserve">Signed: </w:t>
      </w:r>
      <w:r>
        <w:rPr>
          <w:noProof/>
          <w:lang w:eastAsia="en-GB"/>
        </w:rPr>
        <w:drawing>
          <wp:inline distT="0" distB="0" distL="0" distR="0">
            <wp:extent cx="907510" cy="379563"/>
            <wp:effectExtent l="0" t="0" r="6985" b="1905"/>
            <wp:docPr id="4" name="Picture 4" descr="V:\Signature\C.Tingle 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Signature\C.Tingle Signatu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408" cy="38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Date: </w:t>
      </w:r>
      <w:r w:rsidR="00530762">
        <w:t>03/09/2021</w:t>
      </w:r>
    </w:p>
    <w:p w:rsidR="00C655C9" w:rsidRDefault="00394D88">
      <w:r>
        <w:rPr>
          <w:noProof/>
          <w:lang w:eastAsia="en-GB"/>
        </w:rPr>
        <w:t xml:space="preserve">Principal </w:t>
      </w:r>
    </w:p>
    <w:p w:rsidR="00C655C9" w:rsidRDefault="00394D88">
      <w:pPr>
        <w:rPr>
          <w:b/>
        </w:rPr>
      </w:pPr>
      <w:r>
        <w:rPr>
          <w:b/>
        </w:rPr>
        <w:br w:type="page"/>
      </w:r>
    </w:p>
    <w:p w:rsidR="00C655C9" w:rsidRDefault="00394D88">
      <w:pPr>
        <w:jc w:val="both"/>
      </w:pPr>
      <w:r>
        <w:rPr>
          <w:b/>
        </w:rPr>
        <w:lastRenderedPageBreak/>
        <w:t xml:space="preserve">As a Parent/Carer I agree to: 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>Ensure that my child attends the UTC regularly and on time;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Ensure my child is properly equipped to learn in all subjects. This includes having a pen, pencil, ruler, sports kit and personal protective equipment (PPE) as required, as well as following the uniform policy.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Have high expectations of my child and work with the UTC to ensure they fulfil their potential;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Notify the UTC on the first day of any absence by telephone and follow all procedures as detailed in the UTC Attendance Policy;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Inform the UTC about any problems which might affect the work or well-being of my child; 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Support with work at home, such as revision, and provide a suitable place for my child to study; 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Attend consultation evenings and any requested meetings regarding my child’s progress and/or well-being; 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Support my child in responding positively to the expectations and requirements of the UTC; 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Support the UTC in reinforcing high standards of behaviour, </w:t>
      </w:r>
      <w:r w:rsidR="00672EA2" w:rsidRPr="004F509D">
        <w:t xml:space="preserve">the </w:t>
      </w:r>
      <w:r w:rsidRPr="004F509D">
        <w:t>use of sanctions</w:t>
      </w:r>
      <w:r w:rsidR="00672EA2" w:rsidRPr="004F509D">
        <w:t>, including</w:t>
      </w:r>
      <w:r w:rsidRPr="004F509D">
        <w:t xml:space="preserve"> </w:t>
      </w:r>
      <w:r w:rsidR="00672EA2" w:rsidRPr="004F509D">
        <w:t>afterschool detentions, with the understanding that my child must attend;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Ensure my child complies with the UTC Acceptable User Policy;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Understand that if my child has their mobile ‘phone in lessons, it will be confiscated and I may have to come into the UTC to collect it;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Abstain from booking holidays during term time, in compliance with the UTC Attendance Policy. </w:t>
      </w:r>
    </w:p>
    <w:p w:rsidR="00C655C9" w:rsidRDefault="00394D88">
      <w:pPr>
        <w:pStyle w:val="NoSpacing"/>
        <w:numPr>
          <w:ilvl w:val="0"/>
          <w:numId w:val="8"/>
        </w:numPr>
        <w:jc w:val="both"/>
      </w:pPr>
      <w:r>
        <w:t xml:space="preserve">Adhere to all the nuances and processes as enforced by the General Data Protection Regulation (GDPR). </w:t>
      </w:r>
    </w:p>
    <w:p w:rsidR="00C655C9" w:rsidRDefault="00C655C9">
      <w:pPr>
        <w:spacing w:after="19"/>
      </w:pPr>
    </w:p>
    <w:p w:rsidR="00C655C9" w:rsidRDefault="00394D88">
      <w:pPr>
        <w:spacing w:after="20"/>
        <w:ind w:left="-5" w:hanging="10"/>
      </w:pPr>
      <w:r>
        <w:rPr>
          <w:b/>
        </w:rPr>
        <w:t xml:space="preserve">Parents/carers will be liable to pay full examination costs if: </w:t>
      </w:r>
    </w:p>
    <w:p w:rsidR="00C655C9" w:rsidRDefault="00394D88">
      <w:pPr>
        <w:spacing w:after="34"/>
      </w:pPr>
      <w:r>
        <w:rPr>
          <w:b/>
        </w:rPr>
        <w:t xml:space="preserve"> </w:t>
      </w:r>
    </w:p>
    <w:p w:rsidR="00C655C9" w:rsidRDefault="00394D88">
      <w:pPr>
        <w:pStyle w:val="NoSpacing"/>
        <w:numPr>
          <w:ilvl w:val="0"/>
          <w:numId w:val="9"/>
        </w:numPr>
        <w:jc w:val="both"/>
      </w:pPr>
      <w:r>
        <w:t>Your child does not attend the examination for which they have been entered, unless there is medical evidence;</w:t>
      </w:r>
      <w:r>
        <w:rPr>
          <w:b/>
        </w:rPr>
        <w:t xml:space="preserve"> </w:t>
      </w:r>
    </w:p>
    <w:p w:rsidR="00C655C9" w:rsidRDefault="00394D88">
      <w:pPr>
        <w:pStyle w:val="NoSpacing"/>
        <w:numPr>
          <w:ilvl w:val="0"/>
          <w:numId w:val="9"/>
        </w:numPr>
        <w:jc w:val="both"/>
      </w:pPr>
      <w:r>
        <w:t>You ignore advice from teaching staff and have your child entered for the higher tier of an examination;</w:t>
      </w:r>
      <w:r>
        <w:rPr>
          <w:b/>
        </w:rPr>
        <w:t xml:space="preserve"> </w:t>
      </w:r>
    </w:p>
    <w:p w:rsidR="00C655C9" w:rsidRDefault="00394D88">
      <w:pPr>
        <w:pStyle w:val="NoSpacing"/>
        <w:numPr>
          <w:ilvl w:val="0"/>
          <w:numId w:val="9"/>
        </w:numPr>
        <w:jc w:val="both"/>
      </w:pPr>
      <w:r>
        <w:t>Your child has not completed the necessary course work, unless there is documented medical evidence.</w:t>
      </w:r>
      <w:r>
        <w:rPr>
          <w:b/>
        </w:rPr>
        <w:t xml:space="preserve"> </w:t>
      </w:r>
    </w:p>
    <w:p w:rsidR="00C655C9" w:rsidRDefault="00394D88">
      <w:pPr>
        <w:spacing w:after="0"/>
      </w:pPr>
      <w:r>
        <w:t xml:space="preserve"> </w:t>
      </w:r>
    </w:p>
    <w:p w:rsidR="00C655C9" w:rsidRDefault="00394D88">
      <w:pPr>
        <w:spacing w:after="169"/>
      </w:pPr>
      <w:r>
        <w:t>Signed:</w:t>
      </w:r>
      <w:r w:rsidR="00E425FB">
        <w:tab/>
      </w:r>
      <w:r w:rsidR="00E425FB">
        <w:tab/>
      </w:r>
      <w:r w:rsidR="00E425FB">
        <w:tab/>
      </w:r>
      <w:r w:rsidR="00E425FB">
        <w:tab/>
      </w:r>
      <w:r w:rsidR="00E425FB">
        <w:tab/>
      </w:r>
      <w:r w:rsidR="00E425FB">
        <w:tab/>
      </w:r>
      <w:r w:rsidR="00E425FB">
        <w:tab/>
      </w:r>
      <w:r w:rsidR="00E425FB">
        <w:tab/>
      </w:r>
      <w:r w:rsidR="00E425FB">
        <w:tab/>
      </w:r>
      <w:r>
        <w:tab/>
        <w:t xml:space="preserve">Date: </w:t>
      </w:r>
    </w:p>
    <w:p w:rsidR="00C655C9" w:rsidRDefault="00394D88">
      <w:pPr>
        <w:spacing w:after="169"/>
      </w:pPr>
      <w:r>
        <w:t xml:space="preserve">Parent/Carer </w:t>
      </w:r>
    </w:p>
    <w:p w:rsidR="00C655C9" w:rsidRDefault="00C655C9">
      <w:pPr>
        <w:spacing w:after="169"/>
      </w:pPr>
    </w:p>
    <w:p w:rsidR="0048517B" w:rsidRDefault="00394D88" w:rsidP="0048517B">
      <w:pPr>
        <w:rPr>
          <w:noProof/>
          <w:lang w:eastAsia="en-GB"/>
        </w:rPr>
      </w:pPr>
      <w:r>
        <w:t xml:space="preserve">Signed:  </w:t>
      </w:r>
      <w:r>
        <w:rPr>
          <w:noProof/>
          <w:lang w:eastAsia="en-GB"/>
        </w:rPr>
        <w:drawing>
          <wp:inline distT="0" distB="0" distL="0" distR="0">
            <wp:extent cx="907510" cy="379563"/>
            <wp:effectExtent l="0" t="0" r="6985" b="1905"/>
            <wp:docPr id="2" name="Picture 2" descr="V:\Signature\C.Tingle 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Signature\C.Tingle Signatu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408" cy="38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C03B4D">
        <w:t>03/09/2021</w:t>
      </w:r>
    </w:p>
    <w:p w:rsidR="00C655C9" w:rsidRDefault="00394D88" w:rsidP="0048517B">
      <w:pPr>
        <w:spacing w:after="222"/>
      </w:pPr>
      <w:r>
        <w:t xml:space="preserve">Energy Coast UTC </w:t>
      </w:r>
    </w:p>
    <w:p w:rsidR="00C655C9" w:rsidRDefault="00394D88">
      <w:pPr>
        <w:rPr>
          <w:b/>
        </w:rPr>
      </w:pPr>
      <w:r>
        <w:rPr>
          <w:b/>
        </w:rPr>
        <w:br w:type="page"/>
      </w:r>
    </w:p>
    <w:p w:rsidR="00C655C9" w:rsidRDefault="00394D88">
      <w:pPr>
        <w:pStyle w:val="NoSpacing"/>
        <w:jc w:val="both"/>
      </w:pPr>
      <w:r>
        <w:lastRenderedPageBreak/>
        <w:t xml:space="preserve">As a Student, I agree to: </w:t>
      </w:r>
    </w:p>
    <w:p w:rsidR="00C655C9" w:rsidRDefault="00394D88">
      <w:pPr>
        <w:pStyle w:val="NoSpacing"/>
        <w:jc w:val="both"/>
      </w:pPr>
      <w:r>
        <w:t xml:space="preserve">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Work hard and make a positive contribution to the UTC;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Attend on time each day and be punctual to all my lessons on and off-site; 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>Ensure I bring all equipment with me each day. This includes having a pen, pencil, ruler, sports kit and personal protective equipment (PPE) as required;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Dress according to the UTC Uniform Policy;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>Work hard and do all my classwork and any extended learning as well as I can;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Always behave in an acceptable manner and agree not to chew gum, use inappropriate language or run around the UTC or any of-site provision;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Be responsible for taking home all communications from the UTC;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>Take responsibility for any actions and understand that any sanctions g</w:t>
      </w:r>
      <w:r w:rsidR="00672EA2">
        <w:t xml:space="preserve">iven will need to be followed </w:t>
      </w:r>
      <w:r w:rsidR="00672EA2" w:rsidRPr="004F509D">
        <w:t>without exception including attending any afterschool detentions;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>Follow through all consequences for any poor behaviour</w:t>
      </w:r>
      <w:r w:rsidR="00672EA2">
        <w:t xml:space="preserve"> </w:t>
      </w:r>
      <w:r w:rsidR="00672EA2" w:rsidRPr="004F509D">
        <w:t>including attending afterschool detentions</w:t>
      </w:r>
      <w:r w:rsidRPr="004F509D">
        <w:t>;</w:t>
      </w:r>
      <w:r>
        <w:t xml:space="preserve">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Adhere to the Student Acceptable User Policy;  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Not use a mobile ‘phone in lessons and understand it will be confiscated if one is used;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>Not use mobile ‘phones or other digital media devices to create images of staff, students, the college site or its surrounding environs without explicit permission to do so from a responsible adult;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Treat the UTC’s facilities and equipment and those of partner organisations with respect and keep the buildings free from litter;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Treat other students, staff of the UTC, partner organisations and visitors with respect and be polite and courteous to each other at all times;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Inform a member of staff if I have any concerns regarding the well-being and safety of myself or other students;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Complete homework and coursework to the best of my ability and in a timely manner;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 xml:space="preserve">Behave in a manner at all times that positively represents the UTC and its employer partners and that these behaviour continue whilst on work experience; </w:t>
      </w:r>
    </w:p>
    <w:p w:rsidR="00C655C9" w:rsidRDefault="00394D88">
      <w:pPr>
        <w:pStyle w:val="NoSpacing"/>
        <w:numPr>
          <w:ilvl w:val="0"/>
          <w:numId w:val="10"/>
        </w:numPr>
        <w:jc w:val="both"/>
      </w:pPr>
      <w:r>
        <w:t>Adhere to all the nuances and processes as enforced by the General Data Protection Regulation (GDPR).</w:t>
      </w:r>
    </w:p>
    <w:p w:rsidR="00C655C9" w:rsidRDefault="00394D88">
      <w:pPr>
        <w:spacing w:after="59"/>
      </w:pPr>
      <w:r>
        <w:t xml:space="preserve"> </w:t>
      </w:r>
    </w:p>
    <w:p w:rsidR="00C655C9" w:rsidRDefault="00394D88">
      <w:pPr>
        <w:spacing w:after="169"/>
      </w:pPr>
      <w:r>
        <w:t>Signed:</w:t>
      </w:r>
      <w:r w:rsidR="00E425FB">
        <w:tab/>
      </w:r>
      <w:r w:rsidR="00E425FB">
        <w:tab/>
      </w:r>
      <w:r w:rsidR="00E425FB">
        <w:tab/>
      </w:r>
      <w:r w:rsidR="00E425FB">
        <w:tab/>
      </w:r>
      <w:r w:rsidR="00E425FB">
        <w:tab/>
      </w:r>
      <w:r w:rsidR="00E425FB">
        <w:tab/>
      </w:r>
      <w:r w:rsidR="00E425FB">
        <w:tab/>
      </w:r>
      <w:r w:rsidR="00E425FB">
        <w:tab/>
      </w:r>
      <w:r w:rsidR="00E425FB">
        <w:tab/>
      </w:r>
      <w:r>
        <w:tab/>
        <w:t xml:space="preserve">Date: </w:t>
      </w:r>
    </w:p>
    <w:p w:rsidR="00C655C9" w:rsidRDefault="00394D88">
      <w:pPr>
        <w:spacing w:after="169"/>
      </w:pPr>
      <w:r>
        <w:t xml:space="preserve">Student </w:t>
      </w:r>
    </w:p>
    <w:p w:rsidR="00C655C9" w:rsidRDefault="00C655C9">
      <w:pPr>
        <w:spacing w:after="169"/>
      </w:pPr>
    </w:p>
    <w:p w:rsidR="0048517B" w:rsidRDefault="00394D88" w:rsidP="0048517B">
      <w:pPr>
        <w:rPr>
          <w:noProof/>
          <w:lang w:eastAsia="en-GB"/>
        </w:rPr>
      </w:pPr>
      <w:r>
        <w:t xml:space="preserve">Signed:  </w:t>
      </w:r>
      <w:r>
        <w:rPr>
          <w:noProof/>
          <w:lang w:eastAsia="en-GB"/>
        </w:rPr>
        <w:drawing>
          <wp:inline distT="0" distB="0" distL="0" distR="0">
            <wp:extent cx="907510" cy="379563"/>
            <wp:effectExtent l="0" t="0" r="6985" b="1905"/>
            <wp:docPr id="3" name="Picture 3" descr="V:\Signature\C.Tingle 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Signature\C.Tingle Signatu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408" cy="38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C03B4D">
        <w:t>03/09/2021</w:t>
      </w:r>
    </w:p>
    <w:p w:rsidR="00C655C9" w:rsidRDefault="00394D88" w:rsidP="0048517B">
      <w:pPr>
        <w:spacing w:after="222"/>
      </w:pPr>
      <w:r>
        <w:t xml:space="preserve">Energy Coast UTC </w:t>
      </w:r>
    </w:p>
    <w:p w:rsidR="00C655C9" w:rsidRDefault="00C655C9">
      <w:pPr>
        <w:autoSpaceDE w:val="0"/>
        <w:autoSpaceDN w:val="0"/>
        <w:adjustRightInd w:val="0"/>
        <w:spacing w:after="0" w:line="240" w:lineRule="auto"/>
        <w:rPr>
          <w:rFonts w:cs="Arial"/>
          <w:sz w:val="23"/>
          <w:szCs w:val="23"/>
        </w:rPr>
      </w:pPr>
    </w:p>
    <w:p w:rsidR="00C655C9" w:rsidRDefault="00394D88">
      <w:pPr>
        <w:pStyle w:val="NoSpacing"/>
        <w:jc w:val="center"/>
        <w:rPr>
          <w:b/>
        </w:rPr>
      </w:pPr>
      <w:r>
        <w:rPr>
          <w:b/>
        </w:rPr>
        <w:t>Please return to Reception.</w:t>
      </w:r>
    </w:p>
    <w:p w:rsidR="00C655C9" w:rsidRDefault="00C655C9" w:rsidP="00FE0C18">
      <w:pPr>
        <w:rPr>
          <w:b/>
        </w:rPr>
      </w:pPr>
    </w:p>
    <w:sectPr w:rsidR="00C655C9">
      <w:headerReference w:type="default" r:id="rId8"/>
      <w:pgSz w:w="11906" w:h="16838"/>
      <w:pgMar w:top="2268" w:right="1440" w:bottom="1440" w:left="1440" w:header="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8FC" w:rsidRDefault="00BB78FC">
      <w:pPr>
        <w:spacing w:after="0" w:line="240" w:lineRule="auto"/>
      </w:pPr>
      <w:r>
        <w:separator/>
      </w:r>
    </w:p>
  </w:endnote>
  <w:endnote w:type="continuationSeparator" w:id="0">
    <w:p w:rsidR="00BB78FC" w:rsidRDefault="00BB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8FC" w:rsidRDefault="00BB78FC">
      <w:pPr>
        <w:spacing w:after="0" w:line="240" w:lineRule="auto"/>
      </w:pPr>
      <w:r>
        <w:separator/>
      </w:r>
    </w:p>
  </w:footnote>
  <w:footnote w:type="continuationSeparator" w:id="0">
    <w:p w:rsidR="00BB78FC" w:rsidRDefault="00BB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5C9" w:rsidRDefault="00394D8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3852" cy="10677598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Coast UTC Letterhead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52" cy="106775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55C9" w:rsidRDefault="00C655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F237C"/>
    <w:multiLevelType w:val="hybridMultilevel"/>
    <w:tmpl w:val="EB162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770C8"/>
    <w:multiLevelType w:val="hybridMultilevel"/>
    <w:tmpl w:val="DFFAF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555FD"/>
    <w:multiLevelType w:val="hybridMultilevel"/>
    <w:tmpl w:val="39B2C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B3D34"/>
    <w:multiLevelType w:val="hybridMultilevel"/>
    <w:tmpl w:val="4B3A5350"/>
    <w:lvl w:ilvl="0" w:tplc="7A6C144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A63F3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8AA3F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1464C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A6F3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BEA47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4DD8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78CAD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165E6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2EA5FCA"/>
    <w:multiLevelType w:val="hybridMultilevel"/>
    <w:tmpl w:val="1AA8D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32363"/>
    <w:multiLevelType w:val="hybridMultilevel"/>
    <w:tmpl w:val="695C7C5E"/>
    <w:lvl w:ilvl="0" w:tplc="E242A64E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A530B68"/>
    <w:multiLevelType w:val="hybridMultilevel"/>
    <w:tmpl w:val="B336B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6F3FF6"/>
    <w:multiLevelType w:val="hybridMultilevel"/>
    <w:tmpl w:val="D15E9632"/>
    <w:lvl w:ilvl="0" w:tplc="8D42AC20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5FA45C8"/>
    <w:multiLevelType w:val="hybridMultilevel"/>
    <w:tmpl w:val="82FED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C7DFF"/>
    <w:multiLevelType w:val="hybridMultilevel"/>
    <w:tmpl w:val="9D0438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C9"/>
    <w:rsid w:val="00394D88"/>
    <w:rsid w:val="0048517B"/>
    <w:rsid w:val="004F509D"/>
    <w:rsid w:val="00530762"/>
    <w:rsid w:val="00672EA2"/>
    <w:rsid w:val="0067647E"/>
    <w:rsid w:val="00787A7E"/>
    <w:rsid w:val="00BB78FC"/>
    <w:rsid w:val="00C03B4D"/>
    <w:rsid w:val="00C655C9"/>
    <w:rsid w:val="00CB1F33"/>
    <w:rsid w:val="00CF53EB"/>
    <w:rsid w:val="00E425FB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9CB17384-2BDC-4732-8AEB-0C9D913C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llian.johnston\AppData\Local\Microsoft\Windows\INetCache\Content.Outlook\ZPUUXZ5C\Energy%20Coast%20UTC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Energy Coast UTC Letterhead</Template>
  <TotalTime>0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GillianJohnston</dc:creator>
  <cp:lastModifiedBy>Laura Devlin</cp:lastModifiedBy>
  <cp:revision>3</cp:revision>
  <cp:lastPrinted>2017-10-17T11:14:00Z</cp:lastPrinted>
  <dcterms:created xsi:type="dcterms:W3CDTF">2021-09-02T15:25:00Z</dcterms:created>
  <dcterms:modified xsi:type="dcterms:W3CDTF">2021-09-02T16:10:00Z</dcterms:modified>
</cp:coreProperties>
</file>