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1160" w:rsidRDefault="00FF1160">
      <w:pPr>
        <w:pStyle w:val="Heading1"/>
        <w:tabs>
          <w:tab w:val="center" w:pos="4826"/>
        </w:tabs>
        <w:spacing w:after="36" w:line="259" w:lineRule="auto"/>
        <w:ind w:left="-1" w:firstLine="0"/>
        <w:rPr>
          <w:rFonts w:ascii="Times New Roman" w:eastAsia="Times New Roman" w:hAnsi="Times New Roman" w:cs="Times New Roman"/>
          <w:b w:val="0"/>
          <w:sz w:val="20"/>
        </w:rPr>
      </w:pPr>
    </w:p>
    <w:p w:rsidR="00FF1160" w:rsidRDefault="00FF1160">
      <w:pPr>
        <w:pStyle w:val="Heading1"/>
        <w:tabs>
          <w:tab w:val="center" w:pos="4826"/>
        </w:tabs>
        <w:spacing w:after="36" w:line="259" w:lineRule="auto"/>
        <w:ind w:left="-1" w:firstLine="0"/>
        <w:jc w:val="left"/>
        <w:rPr>
          <w:rFonts w:ascii="Times New Roman" w:eastAsia="Times New Roman" w:hAnsi="Times New Roman" w:cs="Times New Roman"/>
          <w:b w:val="0"/>
          <w:sz w:val="20"/>
        </w:rPr>
      </w:pPr>
    </w:p>
    <w:p w:rsidR="00FF1160" w:rsidRDefault="00FF1160">
      <w:pPr>
        <w:pStyle w:val="Heading1"/>
        <w:tabs>
          <w:tab w:val="center" w:pos="4826"/>
        </w:tabs>
        <w:spacing w:after="36" w:line="259" w:lineRule="auto"/>
        <w:ind w:left="-1" w:firstLine="0"/>
        <w:jc w:val="left"/>
        <w:rPr>
          <w:rFonts w:ascii="Times New Roman" w:eastAsia="Times New Roman" w:hAnsi="Times New Roman" w:cs="Times New Roman"/>
          <w:b w:val="0"/>
          <w:sz w:val="20"/>
        </w:rPr>
      </w:pPr>
    </w:p>
    <w:p w:rsidR="00FF1160" w:rsidRDefault="00FF1160">
      <w:pPr>
        <w:pStyle w:val="Heading1"/>
        <w:tabs>
          <w:tab w:val="center" w:pos="4826"/>
        </w:tabs>
        <w:spacing w:after="36" w:line="259" w:lineRule="auto"/>
        <w:ind w:left="-1" w:firstLine="0"/>
        <w:jc w:val="left"/>
        <w:rPr>
          <w:rFonts w:ascii="Times New Roman" w:eastAsia="Times New Roman" w:hAnsi="Times New Roman" w:cs="Times New Roman"/>
          <w:b w:val="0"/>
          <w:sz w:val="20"/>
        </w:rPr>
      </w:pPr>
    </w:p>
    <w:p w:rsidR="00FF1160" w:rsidRDefault="005F48C1">
      <w:pPr>
        <w:pStyle w:val="Heading1"/>
        <w:tabs>
          <w:tab w:val="center" w:pos="4826"/>
        </w:tabs>
        <w:spacing w:after="36" w:line="259" w:lineRule="auto"/>
        <w:ind w:left="0" w:firstLine="0"/>
        <w:jc w:val="center"/>
        <w:rPr>
          <w:sz w:val="28"/>
        </w:rPr>
      </w:pPr>
      <w:r>
        <w:rPr>
          <w:sz w:val="28"/>
        </w:rPr>
        <w:t>STUDENT IT, SOCIAL MEDIA AND INTERNET USE AGREEMENT</w:t>
      </w:r>
    </w:p>
    <w:p w:rsidR="00FF1160" w:rsidRDefault="005F48C1">
      <w:pPr>
        <w:spacing w:after="17" w:line="259" w:lineRule="auto"/>
        <w:ind w:left="14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FF1160" w:rsidRDefault="005F48C1">
      <w:pPr>
        <w:pStyle w:val="NoSpacing"/>
        <w:jc w:val="both"/>
      </w:pPr>
      <w:r>
        <w:t xml:space="preserve">The students of Energy Coast UTC recognise the great benefit that access to IT facilities, social media and the internet brings to learning. As a student at Energy Coast UTC I agree to use IT facilities, social media and the internet responsibly. </w:t>
      </w:r>
    </w:p>
    <w:p w:rsidR="00FF1160" w:rsidRDefault="00FF1160">
      <w:pPr>
        <w:pStyle w:val="NoSpacing"/>
        <w:jc w:val="both"/>
      </w:pPr>
    </w:p>
    <w:p w:rsidR="00FF1160" w:rsidRDefault="005F48C1">
      <w:pPr>
        <w:pStyle w:val="NoSpacing"/>
        <w:numPr>
          <w:ilvl w:val="0"/>
          <w:numId w:val="7"/>
        </w:numPr>
        <w:jc w:val="both"/>
      </w:pPr>
      <w:r>
        <w:t xml:space="preserve">I will only use my own login, email address and password, which I will not share with others. </w:t>
      </w:r>
    </w:p>
    <w:p w:rsidR="00FF1160" w:rsidRDefault="005F48C1">
      <w:pPr>
        <w:pStyle w:val="NoSpacing"/>
        <w:numPr>
          <w:ilvl w:val="0"/>
          <w:numId w:val="7"/>
        </w:numPr>
        <w:jc w:val="both"/>
      </w:pPr>
      <w:r>
        <w:t xml:space="preserve">I will not give out personal information such as full name, home address, telephone numbers or personal email to anyone whose identity I cannot be certain of over the internet. </w:t>
      </w:r>
    </w:p>
    <w:p w:rsidR="00FF1160" w:rsidRDefault="005F48C1">
      <w:pPr>
        <w:pStyle w:val="NoSpacing"/>
        <w:numPr>
          <w:ilvl w:val="0"/>
          <w:numId w:val="7"/>
        </w:numPr>
        <w:jc w:val="both"/>
      </w:pPr>
      <w:r>
        <w:t xml:space="preserve">I will not use anyone else’s login, email address or password. </w:t>
      </w:r>
    </w:p>
    <w:p w:rsidR="00FF1160" w:rsidRDefault="005F48C1">
      <w:pPr>
        <w:pStyle w:val="NoSpacing"/>
        <w:numPr>
          <w:ilvl w:val="0"/>
          <w:numId w:val="7"/>
        </w:numPr>
        <w:jc w:val="both"/>
      </w:pPr>
      <w:r>
        <w:t xml:space="preserve">I will not contact a member of the Energy Coast UTC staff through any social media channel. </w:t>
      </w:r>
    </w:p>
    <w:p w:rsidR="00FF1160" w:rsidRDefault="005F48C1">
      <w:pPr>
        <w:pStyle w:val="NoSpacing"/>
        <w:numPr>
          <w:ilvl w:val="0"/>
          <w:numId w:val="7"/>
        </w:numPr>
        <w:jc w:val="both"/>
      </w:pPr>
      <w:r>
        <w:t xml:space="preserve">I will not access anyone else’s work on the Energy Coast UTC network without their permission. </w:t>
      </w:r>
    </w:p>
    <w:p w:rsidR="00FF1160" w:rsidRDefault="005F48C1">
      <w:pPr>
        <w:pStyle w:val="NoSpacing"/>
        <w:numPr>
          <w:ilvl w:val="0"/>
          <w:numId w:val="7"/>
        </w:numPr>
        <w:jc w:val="both"/>
      </w:pPr>
      <w:r>
        <w:t xml:space="preserve">I will not download or install software, shareware or freeware on the Energy Coast UTC network either directly or via portable devices. </w:t>
      </w:r>
    </w:p>
    <w:p w:rsidR="00FF1160" w:rsidRDefault="005F48C1">
      <w:pPr>
        <w:pStyle w:val="NoSpacing"/>
        <w:numPr>
          <w:ilvl w:val="0"/>
          <w:numId w:val="7"/>
        </w:numPr>
        <w:jc w:val="both"/>
      </w:pPr>
      <w:r>
        <w:t xml:space="preserve">I will not violate copyright laws or licensing agreements. </w:t>
      </w:r>
    </w:p>
    <w:p w:rsidR="00FF1160" w:rsidRDefault="005F48C1">
      <w:pPr>
        <w:pStyle w:val="NoSpacing"/>
        <w:numPr>
          <w:ilvl w:val="0"/>
          <w:numId w:val="7"/>
        </w:numPr>
        <w:jc w:val="both"/>
      </w:pPr>
      <w:r>
        <w:t xml:space="preserve">I will avoid plagiarism by not passing off work downloaded from the internet as my own. I will give clear references to sources where I have downloaded someone else’s work. </w:t>
      </w:r>
    </w:p>
    <w:p w:rsidR="00FF1160" w:rsidRDefault="005F48C1">
      <w:pPr>
        <w:pStyle w:val="NoSpacing"/>
        <w:numPr>
          <w:ilvl w:val="0"/>
          <w:numId w:val="7"/>
        </w:numPr>
        <w:jc w:val="both"/>
      </w:pPr>
      <w:r>
        <w:t xml:space="preserve">I will use IT facilities, social media and the internet responsibly, in accordance with the Energy Coast UTC policy, for classwork and homework. </w:t>
      </w:r>
    </w:p>
    <w:p w:rsidR="00FF1160" w:rsidRDefault="005F48C1">
      <w:pPr>
        <w:pStyle w:val="NoSpacing"/>
        <w:numPr>
          <w:ilvl w:val="0"/>
          <w:numId w:val="7"/>
        </w:numPr>
        <w:jc w:val="both"/>
      </w:pPr>
      <w:r>
        <w:t xml:space="preserve">I will not bring in disks and USB pens or other portable devices from home without permission. </w:t>
      </w:r>
    </w:p>
    <w:p w:rsidR="00FF1160" w:rsidRDefault="005F48C1">
      <w:pPr>
        <w:pStyle w:val="NoSpacing"/>
        <w:numPr>
          <w:ilvl w:val="0"/>
          <w:numId w:val="7"/>
        </w:numPr>
        <w:jc w:val="both"/>
      </w:pPr>
      <w:r>
        <w:t xml:space="preserve">I will not attach any device to the Energy Coast UTC network which may contain files which breach copyright, data protection or other laws. </w:t>
      </w:r>
    </w:p>
    <w:p w:rsidR="00FF1160" w:rsidRDefault="005F48C1">
      <w:pPr>
        <w:pStyle w:val="NoSpacing"/>
        <w:numPr>
          <w:ilvl w:val="0"/>
          <w:numId w:val="7"/>
        </w:numPr>
        <w:jc w:val="both"/>
      </w:pPr>
      <w:r>
        <w:t xml:space="preserve">I agree not to bring in IT hardware from outside of the Energy Coast UTC and use this hardware on the Energy Coast UTC network. </w:t>
      </w:r>
    </w:p>
    <w:p w:rsidR="00FF1160" w:rsidRDefault="005F48C1">
      <w:pPr>
        <w:pStyle w:val="NoSpacing"/>
        <w:numPr>
          <w:ilvl w:val="0"/>
          <w:numId w:val="7"/>
        </w:numPr>
        <w:jc w:val="both"/>
      </w:pPr>
      <w:r>
        <w:t xml:space="preserve">I will not use my mobile ‘phone in a lesson unless directed to do so by a member of staff. </w:t>
      </w:r>
    </w:p>
    <w:p w:rsidR="00FF1160" w:rsidRDefault="005F48C1">
      <w:pPr>
        <w:pStyle w:val="NoSpacing"/>
        <w:numPr>
          <w:ilvl w:val="0"/>
          <w:numId w:val="7"/>
        </w:numPr>
        <w:jc w:val="both"/>
      </w:pPr>
      <w:r>
        <w:t xml:space="preserve">I will not play computer games or access social networking sites during the Energy Coast UTC day unless I have been directed to do so and they support my learning. </w:t>
      </w:r>
    </w:p>
    <w:p w:rsidR="00FF1160" w:rsidRDefault="005F48C1">
      <w:pPr>
        <w:pStyle w:val="NoSpacing"/>
        <w:numPr>
          <w:ilvl w:val="0"/>
          <w:numId w:val="7"/>
        </w:numPr>
        <w:jc w:val="both"/>
      </w:pPr>
      <w:r>
        <w:t xml:space="preserve">I will not use the internet or social media without permission from a member of staff. I will log off from the internet or social media if I am asked to do so. </w:t>
      </w:r>
    </w:p>
    <w:p w:rsidR="00FF1160" w:rsidRDefault="005F48C1">
      <w:pPr>
        <w:pStyle w:val="NoSpacing"/>
        <w:numPr>
          <w:ilvl w:val="0"/>
          <w:numId w:val="7"/>
        </w:numPr>
        <w:jc w:val="both"/>
      </w:pPr>
      <w:r>
        <w:t xml:space="preserve">I will not search, view, send or display offensive or time-wasting materials. </w:t>
      </w:r>
    </w:p>
    <w:p w:rsidR="00FF1160" w:rsidRDefault="005F48C1">
      <w:pPr>
        <w:pStyle w:val="NoSpacing"/>
        <w:numPr>
          <w:ilvl w:val="0"/>
          <w:numId w:val="7"/>
        </w:numPr>
        <w:jc w:val="both"/>
      </w:pPr>
      <w:r>
        <w:t xml:space="preserve">I will not send offensive, threatening or time-wasting messages nor post inappropriate images on websites which could include use of sexist, racist or homophobic language. </w:t>
      </w:r>
    </w:p>
    <w:p w:rsidR="00FF1160" w:rsidRDefault="005F48C1">
      <w:pPr>
        <w:pStyle w:val="NoSpacing"/>
        <w:numPr>
          <w:ilvl w:val="0"/>
          <w:numId w:val="7"/>
        </w:numPr>
        <w:jc w:val="both"/>
      </w:pPr>
      <w:r>
        <w:t xml:space="preserve">I will not try to access pornographic materials or materials relating to violent extremism. </w:t>
      </w:r>
    </w:p>
    <w:p w:rsidR="00FF1160" w:rsidRDefault="005F48C1">
      <w:pPr>
        <w:pStyle w:val="NoSpacing"/>
        <w:numPr>
          <w:ilvl w:val="0"/>
          <w:numId w:val="7"/>
        </w:numPr>
        <w:jc w:val="both"/>
      </w:pPr>
      <w:r>
        <w:t xml:space="preserve">I will not use my mobile phone to take inappropriate images of fellow students or staff of the UTC. </w:t>
      </w:r>
    </w:p>
    <w:p w:rsidR="00FF1160" w:rsidRDefault="005F48C1">
      <w:pPr>
        <w:pStyle w:val="NoSpacing"/>
        <w:numPr>
          <w:ilvl w:val="0"/>
          <w:numId w:val="7"/>
        </w:numPr>
        <w:jc w:val="both"/>
      </w:pPr>
      <w:r>
        <w:t xml:space="preserve">I will not download photographs of myself or other students onto emails, social networking sites or websites unless my parent/carer has given permission to do so and the Principal has given his/her approval. </w:t>
      </w:r>
    </w:p>
    <w:p w:rsidR="00FF1160" w:rsidRDefault="005F48C1">
      <w:pPr>
        <w:pStyle w:val="NoSpacing"/>
        <w:numPr>
          <w:ilvl w:val="0"/>
          <w:numId w:val="7"/>
        </w:numPr>
        <w:jc w:val="both"/>
      </w:pPr>
      <w:r>
        <w:t xml:space="preserve">I will not use inappropriate chat rooms during the school day and will only access social networking websites during the UTC day when given permission by a teacher. </w:t>
      </w:r>
    </w:p>
    <w:p w:rsidR="00FF1160" w:rsidRDefault="005F48C1">
      <w:pPr>
        <w:pStyle w:val="NoSpacing"/>
        <w:numPr>
          <w:ilvl w:val="0"/>
          <w:numId w:val="7"/>
        </w:numPr>
        <w:jc w:val="both"/>
      </w:pPr>
      <w:r>
        <w:t xml:space="preserve">I will not use the Energy Coast UTC’s IT facilities for personal financial gain, gambling, political purposes, advertising or cause damage to the Energy Coast UTC’s reputation. </w:t>
      </w:r>
    </w:p>
    <w:p w:rsidR="00FF1160" w:rsidRDefault="005F48C1">
      <w:pPr>
        <w:pStyle w:val="NoSpacing"/>
        <w:numPr>
          <w:ilvl w:val="0"/>
          <w:numId w:val="7"/>
        </w:numPr>
        <w:jc w:val="both"/>
      </w:pPr>
      <w:r>
        <w:t xml:space="preserve">I will not access my personal ‘home’ email account unless given direct permission to do so in association with a task. </w:t>
      </w:r>
    </w:p>
    <w:p w:rsidR="00FF1160" w:rsidRDefault="00FF1160">
      <w:pPr>
        <w:pStyle w:val="NoSpacing"/>
        <w:jc w:val="both"/>
      </w:pPr>
    </w:p>
    <w:p w:rsidR="00FF1160" w:rsidRDefault="00FF1160">
      <w:pPr>
        <w:pStyle w:val="NoSpacing"/>
        <w:jc w:val="both"/>
      </w:pPr>
    </w:p>
    <w:p w:rsidR="00FF1160" w:rsidRDefault="00FF1160">
      <w:pPr>
        <w:pStyle w:val="NoSpacing"/>
        <w:jc w:val="both"/>
      </w:pPr>
    </w:p>
    <w:p w:rsidR="00FF1160" w:rsidRDefault="00FF1160">
      <w:pPr>
        <w:pStyle w:val="NoSpacing"/>
        <w:jc w:val="both"/>
      </w:pPr>
    </w:p>
    <w:p w:rsidR="00FF1160" w:rsidRDefault="00FF1160">
      <w:pPr>
        <w:pStyle w:val="NoSpacing"/>
        <w:jc w:val="both"/>
      </w:pPr>
    </w:p>
    <w:p w:rsidR="00FF1160" w:rsidRDefault="00FF1160">
      <w:pPr>
        <w:pStyle w:val="NoSpacing"/>
        <w:jc w:val="both"/>
      </w:pPr>
    </w:p>
    <w:p w:rsidR="00FF1160" w:rsidRDefault="00FF1160">
      <w:pPr>
        <w:pStyle w:val="NoSpacing"/>
        <w:jc w:val="both"/>
      </w:pPr>
    </w:p>
    <w:p w:rsidR="00FF1160" w:rsidRDefault="005F48C1">
      <w:pPr>
        <w:pStyle w:val="NoSpacing"/>
        <w:numPr>
          <w:ilvl w:val="0"/>
          <w:numId w:val="7"/>
        </w:numPr>
        <w:jc w:val="both"/>
      </w:pPr>
      <w:r>
        <w:t xml:space="preserve">I will not arrange to meet anyone I have met over the internet. </w:t>
      </w:r>
    </w:p>
    <w:p w:rsidR="00FF1160" w:rsidRDefault="005F48C1">
      <w:pPr>
        <w:pStyle w:val="NoSpacing"/>
        <w:numPr>
          <w:ilvl w:val="0"/>
          <w:numId w:val="7"/>
        </w:numPr>
        <w:jc w:val="both"/>
      </w:pPr>
      <w:r>
        <w:t xml:space="preserve">I will notify the Principal or Designated Safeguarding Lead immediately if I am approached by someone in an internet chat room outside of school hours, who I do not know and who would like to meet me. </w:t>
      </w:r>
    </w:p>
    <w:p w:rsidR="00FF1160" w:rsidRDefault="005F48C1">
      <w:pPr>
        <w:pStyle w:val="NoSpacing"/>
        <w:numPr>
          <w:ilvl w:val="0"/>
          <w:numId w:val="7"/>
        </w:numPr>
        <w:jc w:val="both"/>
      </w:pPr>
      <w:r>
        <w:t xml:space="preserve">I will inform a member of the Energy Coast UTC staff immediately if I encounter materials or messages that make me feel uncomfortable. </w:t>
      </w:r>
    </w:p>
    <w:p w:rsidR="00FF1160" w:rsidRDefault="005F48C1">
      <w:pPr>
        <w:pStyle w:val="NoSpacing"/>
        <w:numPr>
          <w:ilvl w:val="0"/>
          <w:numId w:val="7"/>
        </w:numPr>
        <w:jc w:val="both"/>
      </w:pPr>
      <w:r>
        <w:t xml:space="preserve">I will inform a member of the Energy Coast UTC staff if I suspect someone else of misusing IT facilities, social media or the internet. </w:t>
      </w:r>
    </w:p>
    <w:p w:rsidR="00FF1160" w:rsidRDefault="005F48C1">
      <w:pPr>
        <w:pStyle w:val="NoSpacing"/>
        <w:numPr>
          <w:ilvl w:val="0"/>
          <w:numId w:val="7"/>
        </w:numPr>
        <w:jc w:val="both"/>
      </w:pPr>
      <w:r>
        <w:t xml:space="preserve">I will only print copies of my work when it is really necessary. I will reduce my printing by selecting pages or printing handouts. I will only print in colour when this is essential to my learning. I understand that the Energy Coast UTC will monitor any printing that I do and may take action if this is excessive </w:t>
      </w:r>
    </w:p>
    <w:p w:rsidR="00FF1160" w:rsidRDefault="005F48C1">
      <w:pPr>
        <w:pStyle w:val="NoSpacing"/>
        <w:numPr>
          <w:ilvl w:val="0"/>
          <w:numId w:val="7"/>
        </w:numPr>
        <w:jc w:val="both"/>
      </w:pPr>
      <w:r>
        <w:t xml:space="preserve">I will respect the Energy Coast UTC resources and not damage or steal IT facilities. </w:t>
      </w:r>
    </w:p>
    <w:p w:rsidR="00FF1160" w:rsidRDefault="005F48C1">
      <w:pPr>
        <w:pStyle w:val="NoSpacing"/>
        <w:numPr>
          <w:ilvl w:val="0"/>
          <w:numId w:val="7"/>
        </w:numPr>
        <w:jc w:val="both"/>
      </w:pPr>
      <w:r>
        <w:t xml:space="preserve">I understand that the Energy Coast UTC will check files and monitor the internet sites used by students. </w:t>
      </w:r>
    </w:p>
    <w:p w:rsidR="00FF1160" w:rsidRDefault="005F48C1">
      <w:pPr>
        <w:pStyle w:val="NoSpacing"/>
        <w:numPr>
          <w:ilvl w:val="0"/>
          <w:numId w:val="7"/>
        </w:numPr>
        <w:jc w:val="both"/>
      </w:pPr>
      <w:r>
        <w:t xml:space="preserve">I understand that sanctions will be used if I misuse IT facilities, social media or the internet. </w:t>
      </w:r>
    </w:p>
    <w:p w:rsidR="00FF1160" w:rsidRDefault="005F48C1">
      <w:pPr>
        <w:pStyle w:val="NoSpacing"/>
        <w:numPr>
          <w:ilvl w:val="0"/>
          <w:numId w:val="7"/>
        </w:numPr>
        <w:jc w:val="both"/>
      </w:pPr>
      <w:r>
        <w:t xml:space="preserve">I understand I am responsible for the use and care of any portable device intended for my personal use whilst a student at the Energy Coast UTC. </w:t>
      </w:r>
    </w:p>
    <w:p w:rsidR="00FF1160" w:rsidRDefault="005F48C1">
      <w:pPr>
        <w:spacing w:after="15" w:line="259" w:lineRule="auto"/>
        <w:jc w:val="both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FF1160" w:rsidRDefault="005F48C1">
      <w:pPr>
        <w:pStyle w:val="NoSpacing"/>
        <w:jc w:val="both"/>
      </w:pPr>
      <w:r>
        <w:t xml:space="preserve">I have read and understood the above statements and I agree to comply with the Energy Coast UTC rules for use of IT facilities, social media and the internet. I understand that failure to do this could result in the loss of my access rights to these facilities or the internet, along with further sanctions for serious misuse. </w:t>
      </w:r>
    </w:p>
    <w:p w:rsidR="00FF1160" w:rsidRDefault="00FF1160">
      <w:pPr>
        <w:pStyle w:val="NoSpacing"/>
        <w:jc w:val="both"/>
      </w:pPr>
    </w:p>
    <w:p w:rsidR="00FF1160" w:rsidRDefault="00FF1160">
      <w:pPr>
        <w:pStyle w:val="NoSpacing"/>
      </w:pPr>
    </w:p>
    <w:p w:rsidR="00FF1160" w:rsidRDefault="005F48C1">
      <w:pPr>
        <w:pStyle w:val="NoSpacing"/>
      </w:pPr>
      <w:r>
        <w:t xml:space="preserve">Student Name: </w:t>
      </w:r>
      <w:r w:rsidR="000448D9">
        <w:tab/>
      </w:r>
      <w:r w:rsidR="000448D9">
        <w:tab/>
      </w:r>
      <w:r w:rsidR="000448D9">
        <w:tab/>
      </w:r>
      <w:r w:rsidR="000448D9">
        <w:tab/>
      </w:r>
      <w:r w:rsidR="000448D9">
        <w:tab/>
      </w:r>
      <w:r w:rsidR="000448D9">
        <w:tab/>
      </w:r>
      <w:r w:rsidR="000448D9">
        <w:tab/>
      </w:r>
      <w:r w:rsidR="000448D9">
        <w:tab/>
      </w:r>
      <w:r>
        <w:t xml:space="preserve">Year: </w:t>
      </w:r>
    </w:p>
    <w:p w:rsidR="00FF1160" w:rsidRDefault="00FF1160">
      <w:pPr>
        <w:pStyle w:val="NoSpacing"/>
        <w:rPr>
          <w:b/>
        </w:rPr>
      </w:pPr>
    </w:p>
    <w:p w:rsidR="00FF1160" w:rsidRDefault="00FF1160">
      <w:pPr>
        <w:pStyle w:val="NoSpacing"/>
        <w:rPr>
          <w:b/>
        </w:rPr>
      </w:pPr>
    </w:p>
    <w:p w:rsidR="00FF1160" w:rsidRDefault="00FF1160">
      <w:pPr>
        <w:pStyle w:val="NoSpacing"/>
        <w:rPr>
          <w:b/>
        </w:rPr>
      </w:pPr>
    </w:p>
    <w:p w:rsidR="00FF1160" w:rsidRDefault="005F48C1">
      <w:pPr>
        <w:pStyle w:val="NoSpacing"/>
      </w:pPr>
      <w:r>
        <w:t>Student Signature:</w:t>
      </w:r>
      <w:r w:rsidR="000448D9">
        <w:tab/>
      </w:r>
      <w:r w:rsidR="000448D9">
        <w:tab/>
      </w:r>
      <w:r w:rsidR="000448D9">
        <w:tab/>
      </w:r>
      <w:r w:rsidR="000448D9">
        <w:tab/>
      </w:r>
      <w:r w:rsidR="000448D9">
        <w:tab/>
      </w:r>
      <w:r w:rsidR="000448D9">
        <w:tab/>
      </w:r>
      <w:r w:rsidR="000448D9">
        <w:tab/>
      </w:r>
      <w:r>
        <w:t xml:space="preserve"> Date: </w:t>
      </w:r>
    </w:p>
    <w:p w:rsidR="00FF1160" w:rsidRDefault="00FF1160">
      <w:pPr>
        <w:pStyle w:val="NoSpacing"/>
      </w:pPr>
    </w:p>
    <w:p w:rsidR="00FF1160" w:rsidRDefault="00FF1160">
      <w:pPr>
        <w:pStyle w:val="NoSpacing"/>
      </w:pPr>
    </w:p>
    <w:p w:rsidR="00FF1160" w:rsidRDefault="005F48C1">
      <w:pPr>
        <w:pStyle w:val="NoSpacing"/>
        <w:jc w:val="both"/>
      </w:pPr>
      <w:r>
        <w:t xml:space="preserve">As the parent or legal guardian of the student signing above, I grant permission for them to use electronic mail, social media and the Internet. I understand that students will be held accountable for their own actions. I also understand that some material on the Internet or social networking sites may be objectionable and I accept responsibility for setting standards for them to follow when selecting, sharing and exploring information and media. </w:t>
      </w:r>
    </w:p>
    <w:p w:rsidR="00FF1160" w:rsidRDefault="00FF1160">
      <w:pPr>
        <w:pStyle w:val="NoSpacing"/>
      </w:pPr>
    </w:p>
    <w:p w:rsidR="00FF1160" w:rsidRDefault="00FF1160">
      <w:pPr>
        <w:pStyle w:val="NoSpacing"/>
      </w:pPr>
    </w:p>
    <w:p w:rsidR="00FF1160" w:rsidRDefault="005F48C1">
      <w:pPr>
        <w:pStyle w:val="NoSpacing"/>
        <w:rPr>
          <w:b/>
        </w:rPr>
      </w:pPr>
      <w:r>
        <w:t xml:space="preserve">Parent/Carer Name: </w:t>
      </w:r>
    </w:p>
    <w:p w:rsidR="00FF1160" w:rsidRDefault="00FF1160">
      <w:pPr>
        <w:pStyle w:val="NoSpacing"/>
        <w:rPr>
          <w:b/>
        </w:rPr>
      </w:pPr>
    </w:p>
    <w:p w:rsidR="00FF1160" w:rsidRDefault="00FF1160">
      <w:pPr>
        <w:pStyle w:val="NoSpacing"/>
        <w:rPr>
          <w:b/>
        </w:rPr>
      </w:pPr>
    </w:p>
    <w:p w:rsidR="00FF1160" w:rsidRDefault="005F48C1">
      <w:pPr>
        <w:pStyle w:val="NoSpacing"/>
      </w:pPr>
      <w:r>
        <w:t xml:space="preserve">Parent/Carer Signature: </w:t>
      </w:r>
      <w:r w:rsidR="000448D9">
        <w:tab/>
      </w:r>
      <w:r w:rsidR="000448D9">
        <w:tab/>
      </w:r>
      <w:r w:rsidR="000448D9">
        <w:tab/>
      </w:r>
      <w:r w:rsidR="000448D9">
        <w:tab/>
      </w:r>
      <w:r w:rsidR="000448D9">
        <w:tab/>
      </w:r>
      <w:r w:rsidR="000448D9">
        <w:tab/>
      </w:r>
      <w:bookmarkStart w:id="0" w:name="_GoBack"/>
      <w:bookmarkEnd w:id="0"/>
      <w:r>
        <w:t xml:space="preserve">Date: </w:t>
      </w:r>
    </w:p>
    <w:p w:rsidR="00FF1160" w:rsidRDefault="00FF1160">
      <w:pPr>
        <w:pStyle w:val="NoSpacing"/>
      </w:pPr>
    </w:p>
    <w:p w:rsidR="00FF1160" w:rsidRDefault="00FF1160">
      <w:pPr>
        <w:pStyle w:val="NoSpacing"/>
      </w:pPr>
    </w:p>
    <w:p w:rsidR="00FF1160" w:rsidRDefault="005F48C1">
      <w:pPr>
        <w:pStyle w:val="NoSpacing"/>
        <w:jc w:val="center"/>
        <w:rPr>
          <w:b/>
        </w:rPr>
      </w:pPr>
      <w:r>
        <w:rPr>
          <w:b/>
        </w:rPr>
        <w:t xml:space="preserve">Please return to Reception. </w:t>
      </w:r>
    </w:p>
    <w:p w:rsidR="00FF1160" w:rsidRDefault="005F48C1">
      <w:pPr>
        <w:pStyle w:val="NoSpacing"/>
        <w:jc w:val="center"/>
        <w:rPr>
          <w:b/>
        </w:rPr>
      </w:pPr>
      <w:r>
        <w:rPr>
          <w:b/>
        </w:rPr>
        <w:t>Failure to return this document will result in loss of network privileges</w:t>
      </w:r>
    </w:p>
    <w:sectPr w:rsidR="00FF1160">
      <w:headerReference w:type="default" r:id="rId7"/>
      <w:pgSz w:w="11906" w:h="16838"/>
      <w:pgMar w:top="993" w:right="1440" w:bottom="1440" w:left="1440" w:header="1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1160" w:rsidRDefault="005F48C1">
      <w:pPr>
        <w:spacing w:after="0" w:line="240" w:lineRule="auto"/>
      </w:pPr>
      <w:r>
        <w:separator/>
      </w:r>
    </w:p>
  </w:endnote>
  <w:endnote w:type="continuationSeparator" w:id="0">
    <w:p w:rsidR="00FF1160" w:rsidRDefault="005F48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1160" w:rsidRDefault="005F48C1">
      <w:pPr>
        <w:spacing w:after="0" w:line="240" w:lineRule="auto"/>
      </w:pPr>
      <w:r>
        <w:separator/>
      </w:r>
    </w:p>
  </w:footnote>
  <w:footnote w:type="continuationSeparator" w:id="0">
    <w:p w:rsidR="00FF1160" w:rsidRDefault="005F48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1160" w:rsidRDefault="005F48C1">
    <w:pPr>
      <w:pStyle w:val="Header"/>
    </w:pPr>
    <w:r>
      <w:rPr>
        <w:noProof/>
        <w:lang w:eastAsia="en-GB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7543852" cy="10677598"/>
          <wp:effectExtent l="0" t="0" r="0" b="0"/>
          <wp:wrapNone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nergy Coast UTC Letterheads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3852" cy="1067759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F1160" w:rsidRDefault="00FF116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E50A34"/>
    <w:multiLevelType w:val="hybridMultilevel"/>
    <w:tmpl w:val="5E847068"/>
    <w:lvl w:ilvl="0" w:tplc="B59A4770">
      <w:start w:val="1"/>
      <w:numFmt w:val="bullet"/>
      <w:lvlText w:val="•"/>
      <w:lvlJc w:val="left"/>
      <w:pPr>
        <w:ind w:left="3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4B471DA">
      <w:start w:val="1"/>
      <w:numFmt w:val="bullet"/>
      <w:lvlText w:val="o"/>
      <w:lvlJc w:val="left"/>
      <w:pPr>
        <w:ind w:left="10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A8489AA">
      <w:start w:val="1"/>
      <w:numFmt w:val="bullet"/>
      <w:lvlText w:val="▪"/>
      <w:lvlJc w:val="left"/>
      <w:pPr>
        <w:ind w:left="180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A26BC60">
      <w:start w:val="1"/>
      <w:numFmt w:val="bullet"/>
      <w:lvlText w:val="•"/>
      <w:lvlJc w:val="left"/>
      <w:pPr>
        <w:ind w:left="252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2DA2F30">
      <w:start w:val="1"/>
      <w:numFmt w:val="bullet"/>
      <w:lvlText w:val="o"/>
      <w:lvlJc w:val="left"/>
      <w:pPr>
        <w:ind w:left="324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75884B6">
      <w:start w:val="1"/>
      <w:numFmt w:val="bullet"/>
      <w:lvlText w:val="▪"/>
      <w:lvlJc w:val="left"/>
      <w:pPr>
        <w:ind w:left="396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440B864">
      <w:start w:val="1"/>
      <w:numFmt w:val="bullet"/>
      <w:lvlText w:val="•"/>
      <w:lvlJc w:val="left"/>
      <w:pPr>
        <w:ind w:left="46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F7E9DE2">
      <w:start w:val="1"/>
      <w:numFmt w:val="bullet"/>
      <w:lvlText w:val="o"/>
      <w:lvlJc w:val="left"/>
      <w:pPr>
        <w:ind w:left="540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C3E3BBA">
      <w:start w:val="1"/>
      <w:numFmt w:val="bullet"/>
      <w:lvlText w:val="▪"/>
      <w:lvlJc w:val="left"/>
      <w:pPr>
        <w:ind w:left="612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2AF66536"/>
    <w:multiLevelType w:val="hybridMultilevel"/>
    <w:tmpl w:val="1A9EA8C8"/>
    <w:lvl w:ilvl="0" w:tplc="B59A4770">
      <w:start w:val="1"/>
      <w:numFmt w:val="bullet"/>
      <w:lvlText w:val="•"/>
      <w:lvlJc w:val="left"/>
      <w:pPr>
        <w:ind w:left="72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932363"/>
    <w:multiLevelType w:val="hybridMultilevel"/>
    <w:tmpl w:val="695C7C5E"/>
    <w:lvl w:ilvl="0" w:tplc="E242A64E">
      <w:start w:val="2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488A26A3"/>
    <w:multiLevelType w:val="hybridMultilevel"/>
    <w:tmpl w:val="D98425FA"/>
    <w:lvl w:ilvl="0" w:tplc="B59A4770">
      <w:start w:val="1"/>
      <w:numFmt w:val="bullet"/>
      <w:lvlText w:val="•"/>
      <w:lvlJc w:val="left"/>
      <w:pPr>
        <w:ind w:left="3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C07BA8"/>
    <w:multiLevelType w:val="hybridMultilevel"/>
    <w:tmpl w:val="23E8F070"/>
    <w:lvl w:ilvl="0" w:tplc="B59A4770">
      <w:start w:val="1"/>
      <w:numFmt w:val="bullet"/>
      <w:lvlText w:val="•"/>
      <w:lvlJc w:val="left"/>
      <w:pPr>
        <w:ind w:left="3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86F3FF6"/>
    <w:multiLevelType w:val="hybridMultilevel"/>
    <w:tmpl w:val="D15E9632"/>
    <w:lvl w:ilvl="0" w:tplc="8D42AC20">
      <w:start w:val="2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79FC7DFF"/>
    <w:multiLevelType w:val="hybridMultilevel"/>
    <w:tmpl w:val="9D04389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5"/>
  </w:num>
  <w:num w:numId="4">
    <w:abstractNumId w:val="0"/>
  </w:num>
  <w:num w:numId="5">
    <w:abstractNumId w:val="4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1160"/>
    <w:rsid w:val="000448D9"/>
    <w:rsid w:val="005F48C1"/>
    <w:rsid w:val="00FF1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5:docId w15:val="{9CB17384-2BDC-4732-8AEB-0C9D913C03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spacing w:after="24" w:line="256" w:lineRule="auto"/>
      <w:ind w:left="10" w:hanging="10"/>
      <w:jc w:val="both"/>
      <w:outlineLvl w:val="0"/>
    </w:pPr>
    <w:rPr>
      <w:rFonts w:ascii="Arial" w:eastAsia="Arial" w:hAnsi="Arial" w:cs="Arial"/>
      <w:b/>
      <w:color w:val="000000"/>
      <w:lang w:eastAsia="en-GB"/>
    </w:rPr>
  </w:style>
  <w:style w:type="paragraph" w:styleId="Heading2">
    <w:name w:val="heading 2"/>
    <w:next w:val="Normal"/>
    <w:link w:val="Heading2Char"/>
    <w:uiPriority w:val="9"/>
    <w:unhideWhenUsed/>
    <w:qFormat/>
    <w:pPr>
      <w:keepNext/>
      <w:keepLines/>
      <w:spacing w:after="24" w:line="256" w:lineRule="auto"/>
      <w:ind w:left="10" w:hanging="10"/>
      <w:jc w:val="both"/>
      <w:outlineLvl w:val="1"/>
    </w:pPr>
    <w:rPr>
      <w:rFonts w:ascii="Arial" w:eastAsia="Arial" w:hAnsi="Arial" w:cs="Arial"/>
      <w:b/>
      <w:color w:val="000000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NoSpacing">
    <w:name w:val="No Spacing"/>
    <w:uiPriority w:val="1"/>
    <w:qFormat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pPr>
      <w:spacing w:after="160" w:line="259" w:lineRule="auto"/>
      <w:ind w:left="720"/>
      <w:contextualSpacing/>
    </w:p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Light">
    <w:name w:val="Grid Table Light"/>
    <w:basedOn w:val="TableNormal"/>
    <w:uiPriority w:val="40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Pr>
      <w:rFonts w:ascii="Arial" w:eastAsia="Arial" w:hAnsi="Arial" w:cs="Arial"/>
      <w:b/>
      <w:color w:val="000000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="Arial" w:eastAsia="Arial" w:hAnsi="Arial" w:cs="Arial"/>
      <w:b/>
      <w:color w:val="00000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37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illian.johnston\AppData\Local\Microsoft\Windows\INetCache\Content.Outlook\ZPUUXZ5C\Energy%20Coast%20UTC%20Letterhea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Energy Coast UTC Letterhead</Template>
  <TotalTime>4</TotalTime>
  <Pages>2</Pages>
  <Words>831</Words>
  <Characters>4739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GillianJohnston</dc:creator>
  <cp:lastModifiedBy>Laura Devlin</cp:lastModifiedBy>
  <cp:revision>5</cp:revision>
  <cp:lastPrinted>2017-10-17T11:14:00Z</cp:lastPrinted>
  <dcterms:created xsi:type="dcterms:W3CDTF">2019-08-21T09:40:00Z</dcterms:created>
  <dcterms:modified xsi:type="dcterms:W3CDTF">2021-09-02T15:26:00Z</dcterms:modified>
</cp:coreProperties>
</file>