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FAB" w:rsidRPr="00C82DE1" w:rsidRDefault="00C82DE1">
      <w:pPr>
        <w:pStyle w:val="NoSpacing"/>
        <w:rPr>
          <w:szCs w:val="21"/>
        </w:rPr>
      </w:pPr>
      <w:r w:rsidRPr="00C82DE1">
        <w:rPr>
          <w:szCs w:val="21"/>
        </w:rPr>
        <w:t>AAD/LD</w:t>
      </w:r>
    </w:p>
    <w:p w:rsidR="009F2FAB" w:rsidRPr="00C82DE1" w:rsidRDefault="009F2FAB">
      <w:pPr>
        <w:pStyle w:val="NoSpacing"/>
        <w:rPr>
          <w:szCs w:val="21"/>
        </w:rPr>
      </w:pPr>
    </w:p>
    <w:p w:rsidR="009F2FAB" w:rsidRPr="00C82DE1" w:rsidRDefault="00C82DE1">
      <w:pPr>
        <w:pStyle w:val="NoSpacing"/>
        <w:rPr>
          <w:szCs w:val="21"/>
        </w:rPr>
      </w:pPr>
      <w:r w:rsidRPr="00C82DE1">
        <w:rPr>
          <w:szCs w:val="21"/>
        </w:rPr>
        <w:t xml:space="preserve">September 2021 </w:t>
      </w:r>
    </w:p>
    <w:p w:rsidR="009F2FAB" w:rsidRPr="00C82DE1" w:rsidRDefault="009F2FAB">
      <w:pPr>
        <w:pStyle w:val="NoSpacing"/>
        <w:rPr>
          <w:szCs w:val="21"/>
        </w:rPr>
      </w:pPr>
    </w:p>
    <w:p w:rsidR="009F2FAB" w:rsidRPr="00C82DE1" w:rsidRDefault="009F2FAB">
      <w:pPr>
        <w:pStyle w:val="NoSpacing"/>
        <w:rPr>
          <w:szCs w:val="21"/>
        </w:rPr>
      </w:pPr>
    </w:p>
    <w:p w:rsidR="009F2FAB" w:rsidRPr="00C82DE1" w:rsidRDefault="00C82DE1">
      <w:pPr>
        <w:pStyle w:val="NoSpacing"/>
        <w:jc w:val="center"/>
        <w:rPr>
          <w:b/>
          <w:szCs w:val="21"/>
        </w:rPr>
      </w:pPr>
      <w:r w:rsidRPr="00C82DE1">
        <w:rPr>
          <w:b/>
          <w:szCs w:val="21"/>
        </w:rPr>
        <w:t>Sixth Form Lunchtime and Private Study Time</w:t>
      </w:r>
    </w:p>
    <w:p w:rsidR="009F2FAB" w:rsidRPr="00C82DE1" w:rsidRDefault="009F2FAB">
      <w:pPr>
        <w:pStyle w:val="NoSpacing"/>
        <w:rPr>
          <w:b/>
          <w:szCs w:val="21"/>
        </w:rPr>
      </w:pPr>
    </w:p>
    <w:p w:rsidR="009F2FAB" w:rsidRPr="00C82DE1" w:rsidRDefault="00C82DE1">
      <w:pPr>
        <w:pStyle w:val="NoSpacing"/>
        <w:rPr>
          <w:szCs w:val="21"/>
        </w:rPr>
      </w:pPr>
      <w:r w:rsidRPr="00C82DE1">
        <w:rPr>
          <w:szCs w:val="21"/>
        </w:rPr>
        <w:t>Dear Parents/Carers</w:t>
      </w:r>
    </w:p>
    <w:p w:rsidR="009F2FAB" w:rsidRPr="00C82DE1" w:rsidRDefault="009F2FAB">
      <w:pPr>
        <w:pStyle w:val="NoSpacing"/>
        <w:rPr>
          <w:szCs w:val="21"/>
        </w:rPr>
      </w:pPr>
    </w:p>
    <w:p w:rsidR="009F2FAB" w:rsidRPr="00C82DE1" w:rsidRDefault="00C82DE1">
      <w:pPr>
        <w:pStyle w:val="NoSpacing"/>
        <w:jc w:val="both"/>
        <w:rPr>
          <w:szCs w:val="21"/>
        </w:rPr>
      </w:pPr>
      <w:r w:rsidRPr="00C82DE1">
        <w:rPr>
          <w:szCs w:val="21"/>
        </w:rPr>
        <w:t xml:space="preserve">Students in the Sixth Form are, with parental permission, allowed the privilege of leaving site at lunchtime, providing they return on time for afternoon lessons. Lunch time is from 12.45pm to 1.15pm and any student who wishes to leave the premises at lunchtime must be back by 1.10pm at the latest ready for afternoon lessons. Students must sign out at Reception and then sign back in at Reception when they return. If any student does not return on time for afternoon lessons this privilege will be revoked. </w:t>
      </w:r>
    </w:p>
    <w:p w:rsidR="009F2FAB" w:rsidRPr="00C82DE1" w:rsidRDefault="009F2FAB">
      <w:pPr>
        <w:pStyle w:val="NoSpacing"/>
        <w:jc w:val="both"/>
        <w:rPr>
          <w:szCs w:val="21"/>
        </w:rPr>
      </w:pPr>
    </w:p>
    <w:p w:rsidR="009F2FAB" w:rsidRPr="00C82DE1" w:rsidRDefault="00C82DE1">
      <w:pPr>
        <w:pStyle w:val="NoSpacing"/>
        <w:jc w:val="both"/>
        <w:rPr>
          <w:szCs w:val="21"/>
        </w:rPr>
      </w:pPr>
      <w:r w:rsidRPr="00C82DE1">
        <w:rPr>
          <w:szCs w:val="21"/>
        </w:rPr>
        <w:t xml:space="preserve">Most Sixth Form students also have some time on their timetable which is not allocated to a taught lesson. You will notice that this time is referred to as ‘private study’ on their timetable. It is extremely important that this time is used for study – all </w:t>
      </w:r>
      <w:proofErr w:type="gramStart"/>
      <w:r w:rsidRPr="00C82DE1">
        <w:rPr>
          <w:szCs w:val="21"/>
        </w:rPr>
        <w:t>A</w:t>
      </w:r>
      <w:proofErr w:type="gramEnd"/>
      <w:r w:rsidRPr="00C82DE1">
        <w:rPr>
          <w:szCs w:val="21"/>
        </w:rPr>
        <w:t xml:space="preserve"> level courses include a large amount of independent study and the UTC has study facilities available from 8.00am to 5.00pm every weekday. Please encourage your child to make best use of this time.</w:t>
      </w:r>
    </w:p>
    <w:p w:rsidR="009F2FAB" w:rsidRPr="00C82DE1" w:rsidRDefault="009F2FAB">
      <w:pPr>
        <w:pStyle w:val="NoSpacing"/>
        <w:jc w:val="both"/>
        <w:rPr>
          <w:szCs w:val="21"/>
        </w:rPr>
      </w:pPr>
    </w:p>
    <w:p w:rsidR="009F2FAB" w:rsidRPr="00C82DE1" w:rsidRDefault="00C82DE1">
      <w:pPr>
        <w:pStyle w:val="NoSpacing"/>
        <w:jc w:val="both"/>
        <w:rPr>
          <w:szCs w:val="21"/>
        </w:rPr>
      </w:pPr>
      <w:r w:rsidRPr="00C82DE1">
        <w:rPr>
          <w:szCs w:val="21"/>
        </w:rPr>
        <w:t>We do appreciate that, during private study time, some students may prefer to study at home and, with parental permission, students may do so in certain circumstances. In this case parents/carers are responsible for ensuring their child does complete their study during this time.</w:t>
      </w:r>
    </w:p>
    <w:p w:rsidR="009F2FAB" w:rsidRPr="00C82DE1" w:rsidRDefault="009F2FAB">
      <w:pPr>
        <w:pStyle w:val="NoSpacing"/>
        <w:jc w:val="both"/>
        <w:rPr>
          <w:szCs w:val="21"/>
        </w:rPr>
      </w:pPr>
    </w:p>
    <w:p w:rsidR="009F2FAB" w:rsidRPr="00C82DE1" w:rsidRDefault="00C82DE1">
      <w:pPr>
        <w:pStyle w:val="NoSpacing"/>
        <w:jc w:val="both"/>
        <w:rPr>
          <w:szCs w:val="21"/>
        </w:rPr>
      </w:pPr>
      <w:r w:rsidRPr="00C82DE1">
        <w:rPr>
          <w:szCs w:val="21"/>
        </w:rPr>
        <w:t xml:space="preserve">If a student has no taught lessons on a particular day then they do not have to attend form time.  </w:t>
      </w:r>
    </w:p>
    <w:p w:rsidR="009F2FAB" w:rsidRPr="00C82DE1" w:rsidRDefault="009F2FAB">
      <w:pPr>
        <w:pStyle w:val="NoSpacing"/>
        <w:jc w:val="both"/>
        <w:rPr>
          <w:szCs w:val="21"/>
        </w:rPr>
      </w:pPr>
    </w:p>
    <w:p w:rsidR="009F2FAB" w:rsidRPr="00C82DE1" w:rsidRDefault="00C82DE1">
      <w:pPr>
        <w:pStyle w:val="NoSpacing"/>
        <w:jc w:val="both"/>
        <w:rPr>
          <w:szCs w:val="21"/>
        </w:rPr>
      </w:pPr>
      <w:r w:rsidRPr="00C82DE1">
        <w:rPr>
          <w:szCs w:val="21"/>
        </w:rPr>
        <w:t>Students may not leave site, other than for lunch, in the middle of the day or for single periods. If students do not attend on time for all taught lessons this privilege will be removed.</w:t>
      </w:r>
    </w:p>
    <w:p w:rsidR="009F2FAB" w:rsidRPr="00C82DE1" w:rsidRDefault="009F2FAB">
      <w:pPr>
        <w:pStyle w:val="NoSpacing"/>
        <w:jc w:val="both"/>
        <w:rPr>
          <w:szCs w:val="21"/>
        </w:rPr>
      </w:pPr>
    </w:p>
    <w:p w:rsidR="009F2FAB" w:rsidRPr="00C82DE1" w:rsidRDefault="00C82DE1">
      <w:pPr>
        <w:pStyle w:val="NoSpacing"/>
        <w:jc w:val="both"/>
        <w:rPr>
          <w:szCs w:val="21"/>
        </w:rPr>
      </w:pPr>
      <w:r w:rsidRPr="00C82DE1">
        <w:rPr>
          <w:szCs w:val="21"/>
        </w:rPr>
        <w:t>Please be aware that whilst your child is off campus either at lunchtime or private study time we cannot guarantee their safety. As soon as they sign out their safety is not our responsibility – it becomes your responsibility as a parent/carer. We strongly urge all parents/carers to discuss the importance of being safe in the community with their child, and to ensure they understand the hazards associated with accepting lifts in cars from friends and peers in their social group.</w:t>
      </w:r>
    </w:p>
    <w:p w:rsidR="009F2FAB" w:rsidRPr="00C82DE1" w:rsidRDefault="009F2FAB">
      <w:pPr>
        <w:pStyle w:val="NoSpacing"/>
        <w:jc w:val="both"/>
        <w:rPr>
          <w:szCs w:val="21"/>
        </w:rPr>
      </w:pPr>
    </w:p>
    <w:p w:rsidR="009F2FAB" w:rsidRPr="00C82DE1" w:rsidRDefault="00C82DE1">
      <w:pPr>
        <w:pStyle w:val="NoSpacing"/>
        <w:jc w:val="both"/>
        <w:rPr>
          <w:szCs w:val="21"/>
        </w:rPr>
      </w:pPr>
      <w:r w:rsidRPr="00C82DE1">
        <w:rPr>
          <w:szCs w:val="21"/>
        </w:rPr>
        <w:t xml:space="preserve">Some lessons will be taught in our new workshops, based on the Gen2 site opposite the UTC car park. With parental permission, students will be allowed to make their own way to and from the new workshops, not accompanied by a member of staff. </w:t>
      </w:r>
    </w:p>
    <w:p w:rsidR="009F2FAB" w:rsidRPr="00C82DE1" w:rsidRDefault="009F2FAB">
      <w:pPr>
        <w:pStyle w:val="NoSpacing"/>
        <w:jc w:val="both"/>
        <w:rPr>
          <w:szCs w:val="21"/>
        </w:rPr>
      </w:pPr>
    </w:p>
    <w:p w:rsidR="009F2FAB" w:rsidRPr="00C82DE1" w:rsidRDefault="00C82DE1">
      <w:pPr>
        <w:pStyle w:val="NoSpacing"/>
        <w:jc w:val="both"/>
        <w:rPr>
          <w:szCs w:val="21"/>
        </w:rPr>
      </w:pPr>
      <w:r w:rsidRPr="00C82DE1">
        <w:rPr>
          <w:szCs w:val="21"/>
        </w:rPr>
        <w:t xml:space="preserve">Please complete the form overleaf if you wish your child to be able to go home at lunchtime and/or private study time, and to also indicate that you give permission for them to make their own way to and from the new workshops. Completed forms should be returned to Reception. </w:t>
      </w:r>
    </w:p>
    <w:p w:rsidR="009F2FAB" w:rsidRPr="00C82DE1" w:rsidRDefault="009F2FAB">
      <w:pPr>
        <w:pStyle w:val="NoSpacing"/>
        <w:rPr>
          <w:szCs w:val="21"/>
        </w:rPr>
      </w:pPr>
    </w:p>
    <w:p w:rsidR="009F2FAB" w:rsidRPr="00C82DE1" w:rsidRDefault="00C82DE1">
      <w:pPr>
        <w:pStyle w:val="NoSpacing"/>
        <w:rPr>
          <w:szCs w:val="21"/>
        </w:rPr>
      </w:pPr>
      <w:r w:rsidRPr="00C82DE1">
        <w:rPr>
          <w:szCs w:val="21"/>
        </w:rPr>
        <w:t>Yours faithfully,</w:t>
      </w:r>
    </w:p>
    <w:p w:rsidR="009F2FAB" w:rsidRPr="00C82DE1" w:rsidRDefault="009F2FAB">
      <w:pPr>
        <w:pStyle w:val="NoSpacing"/>
        <w:rPr>
          <w:szCs w:val="21"/>
        </w:rPr>
      </w:pPr>
    </w:p>
    <w:p w:rsidR="009F2FAB" w:rsidRPr="00C82DE1" w:rsidRDefault="00C82DE1">
      <w:pPr>
        <w:pStyle w:val="NoSpacing"/>
        <w:rPr>
          <w:szCs w:val="21"/>
        </w:rPr>
      </w:pPr>
      <w:r w:rsidRPr="00C82DE1">
        <w:rPr>
          <w:szCs w:val="21"/>
        </w:rPr>
        <w:t>Andrew Davidson</w:t>
      </w:r>
    </w:p>
    <w:p w:rsidR="009F2FAB" w:rsidRPr="00C82DE1" w:rsidRDefault="00C82DE1">
      <w:pPr>
        <w:pStyle w:val="NoSpacing"/>
        <w:rPr>
          <w:szCs w:val="21"/>
        </w:rPr>
      </w:pPr>
      <w:r w:rsidRPr="00C82DE1">
        <w:rPr>
          <w:szCs w:val="21"/>
        </w:rPr>
        <w:t>Head of Sixth Form</w:t>
      </w:r>
    </w:p>
    <w:p w:rsidR="009F2FAB" w:rsidRDefault="009F2FAB"/>
    <w:p w:rsidR="009F2FAB" w:rsidRDefault="009F2FAB"/>
    <w:p w:rsidR="009F2FAB" w:rsidRPr="00C82DE1" w:rsidRDefault="00C82DE1">
      <w:pPr>
        <w:rPr>
          <w:szCs w:val="21"/>
        </w:rPr>
      </w:pPr>
      <w:r w:rsidRPr="00C82DE1">
        <w:rPr>
          <w:szCs w:val="21"/>
        </w:rPr>
        <w:t>I give permission for my son/daughter</w:t>
      </w:r>
    </w:p>
    <w:p w:rsidR="009F2FAB" w:rsidRPr="00C82DE1" w:rsidRDefault="009F2FAB">
      <w:pPr>
        <w:rPr>
          <w:szCs w:val="21"/>
        </w:rPr>
      </w:pPr>
    </w:p>
    <w:p w:rsidR="009F2FAB" w:rsidRPr="00C82DE1" w:rsidRDefault="00C82DE1" w:rsidP="004C4438">
      <w:pPr>
        <w:ind w:left="6480" w:firstLine="720"/>
        <w:rPr>
          <w:i/>
          <w:szCs w:val="21"/>
        </w:rPr>
      </w:pPr>
      <w:r w:rsidRPr="00C82DE1">
        <w:rPr>
          <w:szCs w:val="21"/>
        </w:rPr>
        <w:t xml:space="preserve"> </w:t>
      </w:r>
      <w:r w:rsidRPr="00C82DE1">
        <w:rPr>
          <w:i/>
          <w:szCs w:val="21"/>
        </w:rPr>
        <w:t>(</w:t>
      </w:r>
      <w:proofErr w:type="gramStart"/>
      <w:r w:rsidRPr="00C82DE1">
        <w:rPr>
          <w:i/>
          <w:szCs w:val="21"/>
        </w:rPr>
        <w:t>student</w:t>
      </w:r>
      <w:proofErr w:type="gramEnd"/>
      <w:r w:rsidRPr="00C82DE1">
        <w:rPr>
          <w:i/>
          <w:szCs w:val="21"/>
        </w:rPr>
        <w:t xml:space="preserve"> name)</w:t>
      </w:r>
    </w:p>
    <w:p w:rsidR="009F2FAB" w:rsidRPr="00C82DE1" w:rsidRDefault="009F2FAB">
      <w:pPr>
        <w:rPr>
          <w:szCs w:val="21"/>
        </w:rPr>
      </w:pPr>
    </w:p>
    <w:p w:rsidR="009F2FAB" w:rsidRPr="00C82DE1" w:rsidRDefault="00C82DE1">
      <w:pPr>
        <w:rPr>
          <w:szCs w:val="21"/>
        </w:rPr>
      </w:pPr>
      <w:r w:rsidRPr="00C82DE1">
        <w:rPr>
          <w:szCs w:val="21"/>
        </w:rPr>
        <w:t>…to leave the UTC premises at lunchtime</w:t>
      </w:r>
      <w:r w:rsidRPr="00C82DE1">
        <w:rPr>
          <w:szCs w:val="21"/>
        </w:rPr>
        <w:tab/>
      </w:r>
      <w:r w:rsidRPr="00C82DE1">
        <w:rPr>
          <w:szCs w:val="21"/>
        </w:rPr>
        <w:tab/>
      </w:r>
      <w:r w:rsidRPr="00C82DE1">
        <w:rPr>
          <w:szCs w:val="21"/>
        </w:rPr>
        <w:tab/>
      </w:r>
    </w:p>
    <w:p w:rsidR="009F2FAB" w:rsidRPr="00C82DE1" w:rsidRDefault="00C82DE1">
      <w:pPr>
        <w:rPr>
          <w:i/>
          <w:szCs w:val="21"/>
        </w:rPr>
      </w:pPr>
      <w:r w:rsidRPr="00C82DE1">
        <w:rPr>
          <w:szCs w:val="21"/>
        </w:rPr>
        <w:t xml:space="preserve">YES / NO </w:t>
      </w:r>
      <w:r w:rsidRPr="00C82DE1">
        <w:rPr>
          <w:i/>
          <w:szCs w:val="21"/>
        </w:rPr>
        <w:t xml:space="preserve">(circle as appropriate) </w:t>
      </w:r>
    </w:p>
    <w:p w:rsidR="009F2FAB" w:rsidRPr="00C82DE1" w:rsidRDefault="009F2FAB">
      <w:pPr>
        <w:rPr>
          <w:szCs w:val="21"/>
        </w:rPr>
      </w:pPr>
    </w:p>
    <w:p w:rsidR="009F2FAB" w:rsidRPr="00C82DE1" w:rsidRDefault="00C82DE1">
      <w:pPr>
        <w:rPr>
          <w:szCs w:val="21"/>
        </w:rPr>
      </w:pPr>
      <w:r w:rsidRPr="00C82DE1">
        <w:rPr>
          <w:szCs w:val="21"/>
        </w:rPr>
        <w:t xml:space="preserve">…to leave the premises during private study times which meet the criteria in the attached letter                </w:t>
      </w:r>
    </w:p>
    <w:p w:rsidR="009F2FAB" w:rsidRPr="00C82DE1" w:rsidRDefault="00C82DE1">
      <w:pPr>
        <w:rPr>
          <w:szCs w:val="21"/>
        </w:rPr>
      </w:pPr>
      <w:r w:rsidRPr="00C82DE1">
        <w:rPr>
          <w:szCs w:val="21"/>
        </w:rPr>
        <w:t xml:space="preserve">YES / NO </w:t>
      </w:r>
      <w:r w:rsidRPr="00C82DE1">
        <w:rPr>
          <w:i/>
          <w:szCs w:val="21"/>
        </w:rPr>
        <w:t>(circle as appropriate)</w:t>
      </w:r>
    </w:p>
    <w:p w:rsidR="009F2FAB" w:rsidRPr="00C82DE1" w:rsidRDefault="009F2FAB">
      <w:pPr>
        <w:rPr>
          <w:szCs w:val="21"/>
        </w:rPr>
      </w:pPr>
    </w:p>
    <w:p w:rsidR="009F2FAB" w:rsidRPr="00C82DE1" w:rsidRDefault="00C82DE1">
      <w:pPr>
        <w:rPr>
          <w:szCs w:val="21"/>
        </w:rPr>
      </w:pPr>
      <w:r w:rsidRPr="00C82DE1">
        <w:rPr>
          <w:szCs w:val="21"/>
        </w:rPr>
        <w:t xml:space="preserve">…to make their own way to the new workshops based on the Gen2 site, not accompanied by a member of staff </w:t>
      </w:r>
    </w:p>
    <w:p w:rsidR="009F2FAB" w:rsidRPr="00C82DE1" w:rsidRDefault="00C82DE1">
      <w:pPr>
        <w:rPr>
          <w:szCs w:val="21"/>
        </w:rPr>
      </w:pPr>
      <w:r w:rsidRPr="00C82DE1">
        <w:rPr>
          <w:szCs w:val="21"/>
        </w:rPr>
        <w:t xml:space="preserve">YES/NO </w:t>
      </w:r>
      <w:r w:rsidRPr="00C82DE1">
        <w:rPr>
          <w:i/>
          <w:szCs w:val="21"/>
        </w:rPr>
        <w:t>(circle as appropriate)</w:t>
      </w:r>
    </w:p>
    <w:p w:rsidR="009F2FAB" w:rsidRPr="00C82DE1" w:rsidRDefault="009F2FAB">
      <w:pPr>
        <w:rPr>
          <w:szCs w:val="21"/>
        </w:rPr>
      </w:pPr>
    </w:p>
    <w:p w:rsidR="009F2FAB" w:rsidRPr="00C82DE1" w:rsidRDefault="00C82DE1">
      <w:pPr>
        <w:rPr>
          <w:szCs w:val="21"/>
        </w:rPr>
      </w:pPr>
      <w:r w:rsidRPr="00C82DE1">
        <w:rPr>
          <w:szCs w:val="21"/>
        </w:rPr>
        <w:t>I understand that I am responsible for my child’s safety during the time s/he is not at the UTC.</w:t>
      </w:r>
    </w:p>
    <w:p w:rsidR="009F2FAB" w:rsidRPr="00C82DE1" w:rsidRDefault="009F2FAB">
      <w:pPr>
        <w:rPr>
          <w:szCs w:val="21"/>
        </w:rPr>
      </w:pPr>
    </w:p>
    <w:p w:rsidR="009F2FAB" w:rsidRPr="00C82DE1" w:rsidRDefault="00C82DE1">
      <w:pPr>
        <w:rPr>
          <w:szCs w:val="21"/>
        </w:rPr>
      </w:pPr>
      <w:r w:rsidRPr="00C82DE1">
        <w:rPr>
          <w:szCs w:val="21"/>
        </w:rPr>
        <w:t xml:space="preserve">Parent/Carer Signature: </w:t>
      </w:r>
    </w:p>
    <w:p w:rsidR="009F2FAB" w:rsidRPr="00C82DE1" w:rsidRDefault="009F2FAB">
      <w:pPr>
        <w:rPr>
          <w:szCs w:val="21"/>
        </w:rPr>
      </w:pPr>
    </w:p>
    <w:p w:rsidR="009F2FAB" w:rsidRPr="00C82DE1" w:rsidRDefault="00C82DE1">
      <w:pPr>
        <w:rPr>
          <w:szCs w:val="21"/>
        </w:rPr>
      </w:pPr>
      <w:r w:rsidRPr="00C82DE1">
        <w:rPr>
          <w:szCs w:val="21"/>
        </w:rPr>
        <w:t>Parent/Carer Name:</w:t>
      </w:r>
      <w:r w:rsidR="004C4438">
        <w:rPr>
          <w:szCs w:val="21"/>
        </w:rPr>
        <w:tab/>
      </w:r>
      <w:r w:rsidR="004C4438">
        <w:rPr>
          <w:szCs w:val="21"/>
        </w:rPr>
        <w:tab/>
      </w:r>
      <w:r w:rsidR="004C4438">
        <w:rPr>
          <w:szCs w:val="21"/>
        </w:rPr>
        <w:tab/>
      </w:r>
      <w:r w:rsidR="004C4438">
        <w:rPr>
          <w:szCs w:val="21"/>
        </w:rPr>
        <w:tab/>
      </w:r>
      <w:r w:rsidR="004C4438">
        <w:rPr>
          <w:szCs w:val="21"/>
        </w:rPr>
        <w:tab/>
      </w:r>
      <w:r w:rsidR="004C4438">
        <w:rPr>
          <w:szCs w:val="21"/>
        </w:rPr>
        <w:tab/>
      </w:r>
      <w:r w:rsidR="004C4438">
        <w:rPr>
          <w:szCs w:val="21"/>
        </w:rPr>
        <w:tab/>
      </w:r>
      <w:bookmarkStart w:id="0" w:name="_GoBack"/>
      <w:bookmarkEnd w:id="0"/>
      <w:r w:rsidRPr="00C82DE1">
        <w:rPr>
          <w:szCs w:val="21"/>
        </w:rPr>
        <w:tab/>
        <w:t xml:space="preserve">Date: </w:t>
      </w:r>
    </w:p>
    <w:p w:rsidR="009F2FAB" w:rsidRPr="00C82DE1" w:rsidRDefault="009F2FAB">
      <w:pPr>
        <w:rPr>
          <w:szCs w:val="21"/>
        </w:rPr>
      </w:pPr>
    </w:p>
    <w:p w:rsidR="009F2FAB" w:rsidRPr="00C82DE1" w:rsidRDefault="00C82DE1">
      <w:pPr>
        <w:jc w:val="center"/>
        <w:rPr>
          <w:b/>
          <w:szCs w:val="21"/>
        </w:rPr>
      </w:pPr>
      <w:r w:rsidRPr="00C82DE1">
        <w:rPr>
          <w:b/>
          <w:szCs w:val="21"/>
        </w:rPr>
        <w:t>Please return to Reception</w:t>
      </w:r>
    </w:p>
    <w:sectPr w:rsidR="009F2FAB" w:rsidRPr="00C82DE1">
      <w:headerReference w:type="default" r:id="rId7"/>
      <w:pgSz w:w="11906" w:h="16838"/>
      <w:pgMar w:top="1560" w:right="1440" w:bottom="1440" w:left="1440" w:header="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FAB" w:rsidRDefault="00C82DE1">
      <w:pPr>
        <w:spacing w:after="0" w:line="240" w:lineRule="auto"/>
      </w:pPr>
      <w:r>
        <w:separator/>
      </w:r>
    </w:p>
  </w:endnote>
  <w:endnote w:type="continuationSeparator" w:id="0">
    <w:p w:rsidR="009F2FAB" w:rsidRDefault="00C82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FAB" w:rsidRDefault="00C82DE1">
      <w:pPr>
        <w:spacing w:after="0" w:line="240" w:lineRule="auto"/>
      </w:pPr>
      <w:r>
        <w:separator/>
      </w:r>
    </w:p>
  </w:footnote>
  <w:footnote w:type="continuationSeparator" w:id="0">
    <w:p w:rsidR="009F2FAB" w:rsidRDefault="00C82D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FAB" w:rsidRDefault="00C82DE1">
    <w:pPr>
      <w:pStyle w:val="Header"/>
    </w:pPr>
    <w:r>
      <w:rPr>
        <w:noProof/>
        <w:lang w:eastAsia="en-GB"/>
      </w:rPr>
      <w:drawing>
        <wp:anchor distT="0" distB="0" distL="114300" distR="114300" simplePos="0" relativeHeight="251658240" behindDoc="1" locked="0" layoutInCell="1" allowOverlap="1">
          <wp:simplePos x="0" y="0"/>
          <wp:positionH relativeFrom="page">
            <wp:align>right</wp:align>
          </wp:positionH>
          <wp:positionV relativeFrom="page">
            <wp:align>top</wp:align>
          </wp:positionV>
          <wp:extent cx="7543852" cy="1067759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gy Coast UTC Letterheads.jpg"/>
                  <pic:cNvPicPr/>
                </pic:nvPicPr>
                <pic:blipFill>
                  <a:blip r:embed="rId1">
                    <a:extLst>
                      <a:ext uri="{28A0092B-C50C-407E-A947-70E740481C1C}">
                        <a14:useLocalDpi xmlns:a14="http://schemas.microsoft.com/office/drawing/2010/main" val="0"/>
                      </a:ext>
                    </a:extLst>
                  </a:blip>
                  <a:stretch>
                    <a:fillRect/>
                  </a:stretch>
                </pic:blipFill>
                <pic:spPr>
                  <a:xfrm>
                    <a:off x="0" y="0"/>
                    <a:ext cx="7543852" cy="10677598"/>
                  </a:xfrm>
                  <a:prstGeom prst="rect">
                    <a:avLst/>
                  </a:prstGeom>
                </pic:spPr>
              </pic:pic>
            </a:graphicData>
          </a:graphic>
          <wp14:sizeRelH relativeFrom="page">
            <wp14:pctWidth>0</wp14:pctWidth>
          </wp14:sizeRelH>
          <wp14:sizeRelV relativeFrom="page">
            <wp14:pctHeight>0</wp14:pctHeight>
          </wp14:sizeRelV>
        </wp:anchor>
      </w:drawing>
    </w:r>
  </w:p>
  <w:p w:rsidR="009F2FAB" w:rsidRDefault="009F2F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932363"/>
    <w:multiLevelType w:val="hybridMultilevel"/>
    <w:tmpl w:val="695C7C5E"/>
    <w:lvl w:ilvl="0" w:tplc="E242A64E">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686F3FF6"/>
    <w:multiLevelType w:val="hybridMultilevel"/>
    <w:tmpl w:val="D15E9632"/>
    <w:lvl w:ilvl="0" w:tplc="8D42AC20">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79FC7DFF"/>
    <w:multiLevelType w:val="hybridMultilevel"/>
    <w:tmpl w:val="9D0438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FAB"/>
    <w:rsid w:val="004C4438"/>
    <w:rsid w:val="009F2FAB"/>
    <w:rsid w:val="00C82D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CB17384-2BDC-4732-8AEB-0C9D913C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NoSpacing">
    <w:name w:val="No Spacing"/>
    <w:uiPriority w:val="1"/>
    <w:qFormat/>
    <w:pPr>
      <w:spacing w:after="0" w:line="240" w:lineRule="auto"/>
    </w:p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spacing w:after="160" w:line="259" w:lineRule="auto"/>
      <w:ind w:left="720"/>
      <w:contextualSpacing/>
    </w:pPr>
  </w:style>
  <w:style w:type="table" w:styleId="TableGrid">
    <w:name w:val="Table Grid"/>
    <w:basedOn w:val="Table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Light">
    <w:name w:val="Grid Table Light"/>
    <w:basedOn w:val="TableNormal"/>
    <w:uiPriority w:val="4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4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ian.johnston\AppData\Local\Microsoft\Windows\INetCache\Content.Outlook\ZPUUXZ5C\Energy%20Coast%20UTC%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Energy Coast UTC Letterhead</Template>
  <TotalTime>0</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GillianJohnston</dc:creator>
  <cp:lastModifiedBy>Laura Devlin</cp:lastModifiedBy>
  <cp:revision>2</cp:revision>
  <cp:lastPrinted>2017-10-17T11:14:00Z</cp:lastPrinted>
  <dcterms:created xsi:type="dcterms:W3CDTF">2021-09-02T16:05:00Z</dcterms:created>
  <dcterms:modified xsi:type="dcterms:W3CDTF">2021-09-02T16:05:00Z</dcterms:modified>
</cp:coreProperties>
</file>