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339" w:rsidRPr="00821339" w:rsidRDefault="00821339" w:rsidP="00821339">
      <w:pPr>
        <w:spacing w:after="0"/>
        <w:jc w:val="center"/>
        <w:rPr>
          <w:b/>
        </w:rPr>
      </w:pPr>
      <w:r w:rsidRPr="00821339">
        <w:rPr>
          <w:b/>
        </w:rPr>
        <w:t>Energy Coast UTC - Consent form for COVID-19 testing</w:t>
      </w:r>
    </w:p>
    <w:p w:rsidR="00821339" w:rsidRPr="00821339" w:rsidRDefault="00821339" w:rsidP="00821339">
      <w:pPr>
        <w:spacing w:after="0"/>
        <w:jc w:val="both"/>
      </w:pPr>
    </w:p>
    <w:p w:rsidR="00821339" w:rsidRPr="00821339" w:rsidRDefault="00821339" w:rsidP="00821339">
      <w:pPr>
        <w:spacing w:after="0"/>
        <w:jc w:val="both"/>
        <w:rPr>
          <w:b/>
        </w:rPr>
      </w:pPr>
      <w:r w:rsidRPr="00821339">
        <w:rPr>
          <w:b/>
        </w:rPr>
        <w:t>Introduction</w:t>
      </w:r>
    </w:p>
    <w:p w:rsidR="00821339" w:rsidRPr="00894F2D" w:rsidRDefault="00821339" w:rsidP="00821339">
      <w:pPr>
        <w:numPr>
          <w:ilvl w:val="0"/>
          <w:numId w:val="8"/>
        </w:numPr>
        <w:spacing w:after="0"/>
        <w:jc w:val="both"/>
      </w:pPr>
      <w:r w:rsidRPr="00894F2D">
        <w:t xml:space="preserve">This consent form is for participation in tests at an ATS designed to detect asymptomatic coronavirus cases. Anyone experiencing symptoms should follow </w:t>
      </w:r>
      <w:hyperlink r:id="rId7">
        <w:r w:rsidRPr="00894F2D">
          <w:rPr>
            <w:rStyle w:val="Hyperlink"/>
            <w:color w:val="auto"/>
            <w:u w:val="none"/>
          </w:rPr>
          <w:t>government guidelines to self-isolate</w:t>
        </w:r>
      </w:hyperlink>
      <w:r w:rsidRPr="00894F2D">
        <w:t>, even if they have had a recent negative lateral flow test. </w:t>
      </w:r>
    </w:p>
    <w:p w:rsidR="00894F2D" w:rsidRDefault="00894F2D" w:rsidP="00894F2D">
      <w:pPr>
        <w:spacing w:after="0"/>
        <w:jc w:val="both"/>
        <w:rPr>
          <w:u w:val="single"/>
        </w:rPr>
      </w:pPr>
    </w:p>
    <w:p w:rsidR="00821339" w:rsidRPr="00821339" w:rsidRDefault="00821339" w:rsidP="00894F2D">
      <w:pPr>
        <w:spacing w:after="0"/>
        <w:jc w:val="both"/>
      </w:pPr>
      <w:r w:rsidRPr="00821339">
        <w:rPr>
          <w:u w:val="single"/>
        </w:rPr>
        <w:t>Consent relates to the following groups of students and staff as follows</w:t>
      </w:r>
      <w:r w:rsidRPr="00821339">
        <w:t>:</w:t>
      </w:r>
    </w:p>
    <w:p w:rsidR="00821339" w:rsidRPr="00821339" w:rsidRDefault="00821339" w:rsidP="00821339">
      <w:pPr>
        <w:numPr>
          <w:ilvl w:val="0"/>
          <w:numId w:val="8"/>
        </w:numPr>
        <w:spacing w:after="0"/>
        <w:jc w:val="both"/>
      </w:pPr>
      <w:r w:rsidRPr="00821339">
        <w:rPr>
          <w:b/>
        </w:rPr>
        <w:t xml:space="preserve">For students younger than 16 years - </w:t>
      </w:r>
      <w:r w:rsidRPr="00821339">
        <w:t>this form must be completed by the parent or legal guardian. Please complete one consent form for each child you wish to participate in testing.</w:t>
      </w:r>
    </w:p>
    <w:p w:rsidR="00821339" w:rsidRPr="00821339" w:rsidRDefault="00894F2D" w:rsidP="00821339">
      <w:pPr>
        <w:numPr>
          <w:ilvl w:val="0"/>
          <w:numId w:val="9"/>
        </w:numPr>
        <w:spacing w:after="0"/>
        <w:jc w:val="both"/>
      </w:pPr>
      <w:r>
        <w:rPr>
          <w:b/>
        </w:rPr>
        <w:t>S</w:t>
      </w:r>
      <w:r w:rsidR="00821339" w:rsidRPr="00821339">
        <w:rPr>
          <w:b/>
        </w:rPr>
        <w:t xml:space="preserve">tudents over 16 who are able to provide informed consent - </w:t>
      </w:r>
      <w:r w:rsidR="00821339" w:rsidRPr="00821339">
        <w:t xml:space="preserve">can complete this form themselves, having discussed </w:t>
      </w:r>
      <w:r>
        <w:t xml:space="preserve">participation with their parent/carer </w:t>
      </w:r>
      <w:r w:rsidR="00821339" w:rsidRPr="00821339">
        <w:t>if under 18. </w:t>
      </w:r>
    </w:p>
    <w:p w:rsidR="00821339" w:rsidRPr="00821339" w:rsidRDefault="00821339" w:rsidP="00821339">
      <w:pPr>
        <w:numPr>
          <w:ilvl w:val="0"/>
          <w:numId w:val="7"/>
        </w:numPr>
        <w:spacing w:after="0"/>
        <w:jc w:val="both"/>
      </w:pPr>
      <w:r w:rsidRPr="00821339">
        <w:rPr>
          <w:b/>
        </w:rPr>
        <w:t>For any student who does not have the capacity to provide informed consent -</w:t>
      </w:r>
      <w:r w:rsidRPr="00821339">
        <w:t xml:space="preserve"> this form must be completed by the parent or legal guardian. Please complete one consent form for each child you wish to participate in testing.</w:t>
      </w:r>
    </w:p>
    <w:p w:rsidR="00821339" w:rsidRPr="00821339" w:rsidRDefault="00821339" w:rsidP="00821339">
      <w:pPr>
        <w:spacing w:after="0"/>
        <w:jc w:val="both"/>
      </w:pPr>
    </w:p>
    <w:p w:rsidR="00821339" w:rsidRPr="00821339" w:rsidRDefault="00821339" w:rsidP="00821339">
      <w:pPr>
        <w:spacing w:after="0"/>
        <w:jc w:val="both"/>
        <w:rPr>
          <w:b/>
        </w:rPr>
      </w:pPr>
      <w:r w:rsidRPr="00821339">
        <w:rPr>
          <w:b/>
        </w:rPr>
        <w:t>Terms of consent</w:t>
      </w:r>
    </w:p>
    <w:p w:rsidR="00821339" w:rsidRPr="00821339" w:rsidRDefault="00821339" w:rsidP="00821339">
      <w:pPr>
        <w:spacing w:after="0"/>
        <w:ind w:left="360"/>
        <w:jc w:val="both"/>
      </w:pPr>
      <w:r w:rsidRPr="00821339">
        <w:t xml:space="preserve">1. I have had the opportunity to consider the information </w:t>
      </w:r>
      <w:r w:rsidR="00894F2D">
        <w:t xml:space="preserve">and Privacy Notice </w:t>
      </w:r>
      <w:r w:rsidRPr="00821339">
        <w:t>provided by the school/college about the testing, ask questions and have ha</w:t>
      </w:r>
      <w:r>
        <w:t>d these answered s</w:t>
      </w:r>
      <w:r w:rsidR="00894F2D">
        <w:t>atisfactorily.</w:t>
      </w:r>
    </w:p>
    <w:p w:rsidR="00821339" w:rsidRPr="00821339" w:rsidRDefault="00821339" w:rsidP="00821339">
      <w:pPr>
        <w:spacing w:after="0"/>
        <w:ind w:left="360"/>
        <w:jc w:val="both"/>
      </w:pPr>
      <w:r w:rsidRPr="00821339">
        <w:t>2. In the case of under 16s, I have discussed the testing with my child and my child is happy to participate. If on the day of testing they do not wish to take part, then they will not be made to do so and consent can be withdrawn at any time ahead of the test. </w:t>
      </w:r>
    </w:p>
    <w:p w:rsidR="00821339" w:rsidRPr="00821339" w:rsidRDefault="00821339" w:rsidP="00821339">
      <w:pPr>
        <w:spacing w:after="0"/>
        <w:ind w:left="360"/>
        <w:jc w:val="both"/>
      </w:pPr>
      <w:r w:rsidRPr="00821339">
        <w:t xml:space="preserve">3. </w:t>
      </w:r>
      <w:r w:rsidR="00894F2D">
        <w:rPr>
          <w:u w:val="single"/>
        </w:rPr>
        <w:t>I consent to having/</w:t>
      </w:r>
      <w:r w:rsidRPr="00821339">
        <w:rPr>
          <w:u w:val="single"/>
        </w:rPr>
        <w:t>my child having</w:t>
      </w:r>
      <w:r w:rsidRPr="00821339">
        <w:t xml:space="preserve"> a nose and/or throat swab for lateral flow tests. </w:t>
      </w:r>
      <w:r w:rsidR="00894F2D">
        <w:rPr>
          <w:u w:val="single"/>
        </w:rPr>
        <w:t>I/</w:t>
      </w:r>
      <w:r w:rsidRPr="00821339">
        <w:rPr>
          <w:u w:val="single"/>
        </w:rPr>
        <w:t>my child</w:t>
      </w:r>
      <w:r w:rsidRPr="00821339">
        <w:t xml:space="preserve"> will self-swab if </w:t>
      </w:r>
      <w:r w:rsidR="00894F2D">
        <w:rPr>
          <w:u w:val="single"/>
        </w:rPr>
        <w:t>I/</w:t>
      </w:r>
      <w:r w:rsidRPr="00821339">
        <w:rPr>
          <w:u w:val="single"/>
        </w:rPr>
        <w:t>my child</w:t>
      </w:r>
      <w:r w:rsidRPr="00821339">
        <w:t xml:space="preserve"> is able to otherwise I understand that assistance is available.</w:t>
      </w:r>
    </w:p>
    <w:p w:rsidR="00821339" w:rsidRPr="00821339" w:rsidRDefault="00821339" w:rsidP="00821339">
      <w:pPr>
        <w:spacing w:after="0"/>
        <w:ind w:left="360"/>
        <w:jc w:val="both"/>
      </w:pPr>
      <w:r w:rsidRPr="00821339">
        <w:t xml:space="preserve">4. I understand that there may be multiple tests required and this consent covers all tests for the below named person. If, on the day of testing </w:t>
      </w:r>
      <w:r w:rsidR="00894F2D">
        <w:rPr>
          <w:u w:val="single"/>
        </w:rPr>
        <w:t>I/</w:t>
      </w:r>
      <w:r w:rsidRPr="00821339">
        <w:rPr>
          <w:u w:val="single"/>
        </w:rPr>
        <w:t>they</w:t>
      </w:r>
      <w:r w:rsidRPr="00821339">
        <w:t xml:space="preserve"> do not wish to take part, then I understand </w:t>
      </w:r>
      <w:r w:rsidR="00894F2D">
        <w:rPr>
          <w:u w:val="single"/>
        </w:rPr>
        <w:t>I/</w:t>
      </w:r>
      <w:r w:rsidRPr="00821339">
        <w:rPr>
          <w:u w:val="single"/>
        </w:rPr>
        <w:t>they</w:t>
      </w:r>
      <w:r w:rsidRPr="00821339">
        <w:t xml:space="preserve"> will not be made to do so and that consent can be withdrawn at any time ahead of the test.</w:t>
      </w:r>
    </w:p>
    <w:p w:rsidR="00821339" w:rsidRPr="00821339" w:rsidRDefault="00894F2D" w:rsidP="00821339">
      <w:pPr>
        <w:spacing w:after="0"/>
        <w:ind w:left="360"/>
        <w:jc w:val="both"/>
      </w:pPr>
      <w:r>
        <w:t>5. I consent that my/</w:t>
      </w:r>
      <w:r w:rsidR="00821339" w:rsidRPr="00821339">
        <w:t>my child’s sample(s) will be tested for the presence of COVID-19.</w:t>
      </w:r>
    </w:p>
    <w:p w:rsidR="00821339" w:rsidRPr="00821339" w:rsidRDefault="00821339" w:rsidP="00821339">
      <w:pPr>
        <w:spacing w:after="0"/>
        <w:ind w:left="360"/>
        <w:jc w:val="both"/>
      </w:pPr>
      <w:r w:rsidRPr="00821339">
        <w:t xml:space="preserve">6. If the lateral flow test indicates the presence of COVID-19, I commit to ensuring that </w:t>
      </w:r>
      <w:r w:rsidR="00894F2D">
        <w:rPr>
          <w:u w:val="single"/>
        </w:rPr>
        <w:t>I/</w:t>
      </w:r>
      <w:r w:rsidRPr="00821339">
        <w:rPr>
          <w:u w:val="single"/>
        </w:rPr>
        <w:t>my child</w:t>
      </w:r>
      <w:r w:rsidRPr="00821339">
        <w:t xml:space="preserve"> is removed from school/college premises as promptly as possible, bearing in mind </w:t>
      </w:r>
      <w:r w:rsidR="00894F2D">
        <w:rPr>
          <w:u w:val="single"/>
        </w:rPr>
        <w:t>I/t</w:t>
      </w:r>
      <w:r w:rsidRPr="00821339">
        <w:rPr>
          <w:u w:val="single"/>
        </w:rPr>
        <w:t>hey</w:t>
      </w:r>
      <w:r w:rsidRPr="00821339">
        <w:t xml:space="preserve"> may have some anxiety following a positive test result.</w:t>
      </w:r>
    </w:p>
    <w:p w:rsidR="00894F2D" w:rsidRDefault="00894F2D" w:rsidP="00821339">
      <w:pPr>
        <w:spacing w:after="0"/>
        <w:ind w:left="360"/>
      </w:pPr>
      <w:r>
        <w:t>7. I agree that if my/</w:t>
      </w:r>
      <w:r w:rsidR="00821339" w:rsidRPr="00821339">
        <w:t>my child’s test results are confirmed to be positive from this latera</w:t>
      </w:r>
      <w:r>
        <w:t>l flow test I understand that I/m</w:t>
      </w:r>
      <w:r w:rsidR="00821339" w:rsidRPr="00821339">
        <w:t xml:space="preserve">y child will be required to self-isolate and </w:t>
      </w:r>
      <w:hyperlink r:id="rId8">
        <w:r w:rsidR="00821339" w:rsidRPr="00894F2D">
          <w:rPr>
            <w:rStyle w:val="Hyperlink"/>
            <w:color w:val="auto"/>
            <w:u w:val="none"/>
          </w:rPr>
          <w:t>book a confirmatory PCR</w:t>
        </w:r>
      </w:hyperlink>
      <w:r w:rsidR="00821339" w:rsidRPr="00821339">
        <w:t xml:space="preserve"> test following public health advice.</w:t>
      </w:r>
      <w:r w:rsidR="00821339" w:rsidRPr="00821339">
        <w:br/>
      </w:r>
    </w:p>
    <w:p w:rsidR="00894F2D" w:rsidRDefault="00894F2D">
      <w:r>
        <w:br w:type="page"/>
      </w:r>
    </w:p>
    <w:tbl>
      <w:tblPr>
        <w:tblW w:w="8296" w:type="dxa"/>
        <w:tblLayout w:type="fixed"/>
        <w:tblLook w:val="0400" w:firstRow="0" w:lastRow="0" w:firstColumn="0" w:lastColumn="0" w:noHBand="0" w:noVBand="1"/>
      </w:tblPr>
      <w:tblGrid>
        <w:gridCol w:w="4957"/>
        <w:gridCol w:w="3339"/>
      </w:tblGrid>
      <w:tr w:rsidR="00821339" w:rsidRPr="00821339" w:rsidTr="00821339">
        <w:trPr>
          <w:trHeight w:val="641"/>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lastRenderedPageBreak/>
              <w:t>First Name</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21339">
            <w:pPr>
              <w:spacing w:after="0"/>
              <w:jc w:val="both"/>
            </w:pPr>
          </w:p>
        </w:tc>
      </w:tr>
      <w:tr w:rsidR="00821339" w:rsidRPr="00821339" w:rsidTr="00821339">
        <w:trPr>
          <w:trHeight w:val="574"/>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t>Last Name</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21339">
            <w:pPr>
              <w:spacing w:after="0"/>
              <w:jc w:val="both"/>
            </w:pPr>
          </w:p>
        </w:tc>
      </w:tr>
      <w:tr w:rsidR="00821339" w:rsidRPr="00821339" w:rsidTr="00821339">
        <w:trPr>
          <w:trHeight w:val="574"/>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t>Year group (if applicable)</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21339">
            <w:pPr>
              <w:spacing w:after="0"/>
              <w:jc w:val="both"/>
            </w:pPr>
          </w:p>
        </w:tc>
      </w:tr>
      <w:tr w:rsidR="00821339" w:rsidRPr="00821339" w:rsidTr="00821339">
        <w:trPr>
          <w:trHeight w:val="554"/>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t>Date of Birth</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21339">
            <w:pPr>
              <w:spacing w:after="0"/>
              <w:jc w:val="both"/>
            </w:pPr>
          </w:p>
        </w:tc>
      </w:tr>
      <w:tr w:rsidR="00821339" w:rsidRPr="00821339" w:rsidTr="00821339">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t xml:space="preserve">Gender </w:t>
            </w:r>
            <w:r w:rsidRPr="00821339">
              <w:t>– this information is needed for Department for Health and Social Care research purposes.</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21339">
            <w:pPr>
              <w:spacing w:after="0"/>
              <w:ind w:left="360"/>
              <w:jc w:val="both"/>
            </w:pPr>
          </w:p>
        </w:tc>
      </w:tr>
      <w:tr w:rsidR="00821339" w:rsidRPr="00821339" w:rsidTr="00821339">
        <w:trPr>
          <w:trHeight w:val="621"/>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t xml:space="preserve">Ethnicity - </w:t>
            </w:r>
            <w:r w:rsidRPr="00821339">
              <w:t>this information is needed for Department for Health and Social Care research purposes.</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21339">
            <w:pPr>
              <w:spacing w:after="0"/>
              <w:ind w:left="360"/>
              <w:jc w:val="both"/>
            </w:pPr>
          </w:p>
        </w:tc>
      </w:tr>
      <w:tr w:rsidR="00821339" w:rsidRPr="00821339" w:rsidTr="00821339">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t xml:space="preserve">Currently showing any COVID-19 symptoms? </w:t>
            </w:r>
            <w:r w:rsidRPr="00821339">
              <w:rPr>
                <w:b/>
              </w:rPr>
              <w:tab/>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F44AD7" w:rsidP="00821339">
            <w:pPr>
              <w:spacing w:after="0"/>
              <w:jc w:val="both"/>
            </w:pPr>
            <w:r>
              <w:t xml:space="preserve">YES / NO </w:t>
            </w:r>
          </w:p>
        </w:tc>
      </w:tr>
      <w:tr w:rsidR="00821339" w:rsidRPr="00821339" w:rsidTr="00821339">
        <w:trPr>
          <w:trHeight w:val="626"/>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t>Home Postcode</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21339">
            <w:pPr>
              <w:spacing w:after="0"/>
              <w:jc w:val="both"/>
            </w:pPr>
          </w:p>
        </w:tc>
      </w:tr>
      <w:tr w:rsidR="00821339" w:rsidRPr="00821339" w:rsidTr="00821339">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t xml:space="preserve">Email Address </w:t>
            </w:r>
            <w:r w:rsidR="00894F2D" w:rsidRPr="00894F2D">
              <w:t>(for results to be sent to)</w:t>
            </w:r>
            <w:r w:rsidR="00894F2D">
              <w:rPr>
                <w:b/>
              </w:rPr>
              <w:t xml:space="preserve"> </w:t>
            </w:r>
          </w:p>
          <w:p w:rsidR="00821339" w:rsidRPr="00821339" w:rsidRDefault="00821339" w:rsidP="00821339">
            <w:pPr>
              <w:spacing w:after="0"/>
              <w:jc w:val="both"/>
            </w:pP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F44AD7" w:rsidP="00821339">
            <w:pPr>
              <w:spacing w:after="0"/>
              <w:jc w:val="both"/>
            </w:pPr>
            <w:hyperlink r:id="rId9" w:history="1">
              <w:r w:rsidRPr="00C2259C">
                <w:rPr>
                  <w:rStyle w:val="Hyperlink"/>
                </w:rPr>
                <w:t>testresults@energycoastutc.co.uk</w:t>
              </w:r>
            </w:hyperlink>
            <w:r>
              <w:t xml:space="preserve"> </w:t>
            </w:r>
          </w:p>
        </w:tc>
      </w:tr>
      <w:tr w:rsidR="00821339" w:rsidRPr="00821339" w:rsidTr="00821339">
        <w:trPr>
          <w:trHeight w:val="1040"/>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t xml:space="preserve">Mobile Number </w:t>
            </w:r>
            <w:r w:rsidR="00894F2D" w:rsidRPr="00894F2D">
              <w:t>(for results to be sent to)</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21339">
            <w:pPr>
              <w:spacing w:after="0"/>
              <w:jc w:val="both"/>
            </w:pPr>
          </w:p>
        </w:tc>
      </w:tr>
      <w:tr w:rsidR="00821339" w:rsidRPr="00821339" w:rsidTr="00821339">
        <w:trPr>
          <w:trHeight w:val="890"/>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94F2D">
            <w:pPr>
              <w:spacing w:after="0"/>
              <w:jc w:val="both"/>
            </w:pPr>
            <w:r w:rsidRPr="00821339">
              <w:rPr>
                <w:b/>
              </w:rPr>
              <w:t>Name of parent/</w:t>
            </w:r>
            <w:r w:rsidR="00894F2D">
              <w:rPr>
                <w:b/>
              </w:rPr>
              <w:t>carer</w:t>
            </w:r>
            <w:r w:rsidRPr="00821339">
              <w:rPr>
                <w:b/>
              </w:rPr>
              <w:t xml:space="preserve"> giving consent</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21339">
            <w:pPr>
              <w:spacing w:after="0"/>
              <w:jc w:val="both"/>
            </w:pPr>
          </w:p>
        </w:tc>
      </w:tr>
      <w:tr w:rsidR="00821339" w:rsidRPr="00821339" w:rsidTr="00821339">
        <w:trPr>
          <w:trHeight w:val="846"/>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t>Relationship to test subject</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21339">
            <w:pPr>
              <w:spacing w:after="0"/>
              <w:jc w:val="both"/>
            </w:pPr>
          </w:p>
        </w:tc>
      </w:tr>
      <w:tr w:rsidR="00821339" w:rsidRPr="00821339" w:rsidTr="00821339">
        <w:trPr>
          <w:trHeight w:val="1040"/>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t xml:space="preserve">Signature </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21339">
            <w:pPr>
              <w:spacing w:after="0"/>
              <w:jc w:val="both"/>
            </w:pPr>
            <w:bookmarkStart w:id="0" w:name="_GoBack"/>
            <w:bookmarkEnd w:id="0"/>
          </w:p>
        </w:tc>
      </w:tr>
      <w:tr w:rsidR="00821339" w:rsidRPr="00821339" w:rsidTr="00821339">
        <w:trPr>
          <w:trHeight w:val="1040"/>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rPr>
                <w:b/>
              </w:rPr>
              <w:t>Today’s date</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Default="00F44AD7" w:rsidP="00821339">
            <w:pPr>
              <w:spacing w:after="0"/>
              <w:jc w:val="both"/>
            </w:pPr>
            <w:r>
              <w:t>03/09/2021</w:t>
            </w:r>
          </w:p>
          <w:p w:rsidR="00F44AD7" w:rsidRPr="00821339" w:rsidRDefault="00F44AD7" w:rsidP="00821339">
            <w:pPr>
              <w:spacing w:after="0"/>
              <w:jc w:val="both"/>
            </w:pPr>
            <w:r>
              <w:t xml:space="preserve">06/09/2021 </w:t>
            </w:r>
          </w:p>
        </w:tc>
      </w:tr>
      <w:tr w:rsidR="00821339" w:rsidRPr="00821339" w:rsidTr="00821339">
        <w:trPr>
          <w:trHeight w:val="1040"/>
        </w:trPr>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F44AD7">
            <w:pPr>
              <w:spacing w:after="0"/>
              <w:jc w:val="both"/>
            </w:pPr>
            <w:r w:rsidRPr="00821339">
              <w:t>Details of any health or accessibility issues which might affect a child’s safe participation in the testing exercise. </w:t>
            </w:r>
          </w:p>
        </w:tc>
        <w:tc>
          <w:tcPr>
            <w:tcW w:w="3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21339" w:rsidRPr="00821339" w:rsidRDefault="00821339" w:rsidP="00821339">
            <w:pPr>
              <w:spacing w:after="0"/>
              <w:jc w:val="both"/>
            </w:pPr>
          </w:p>
        </w:tc>
      </w:tr>
    </w:tbl>
    <w:p w:rsidR="00821339" w:rsidRPr="00821339" w:rsidRDefault="00821339" w:rsidP="00821339">
      <w:pPr>
        <w:spacing w:after="0"/>
        <w:jc w:val="both"/>
      </w:pPr>
    </w:p>
    <w:p w:rsidR="00CF397E" w:rsidRPr="00821339" w:rsidRDefault="00CF397E" w:rsidP="00821339">
      <w:pPr>
        <w:spacing w:after="0"/>
        <w:jc w:val="both"/>
      </w:pPr>
    </w:p>
    <w:sectPr w:rsidR="00CF397E" w:rsidRPr="00821339">
      <w:headerReference w:type="default" r:id="rId10"/>
      <w:pgSz w:w="11906" w:h="16838"/>
      <w:pgMar w:top="2268" w:right="1440" w:bottom="1440" w:left="1440" w:header="1"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97E" w:rsidRDefault="00270738">
      <w:pPr>
        <w:spacing w:after="0" w:line="240" w:lineRule="auto"/>
      </w:pPr>
      <w:r>
        <w:separator/>
      </w:r>
    </w:p>
  </w:endnote>
  <w:endnote w:type="continuationSeparator" w:id="0">
    <w:p w:rsidR="00CF397E" w:rsidRDefault="00270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97E" w:rsidRDefault="00270738">
      <w:pPr>
        <w:spacing w:after="0" w:line="240" w:lineRule="auto"/>
      </w:pPr>
      <w:r>
        <w:separator/>
      </w:r>
    </w:p>
  </w:footnote>
  <w:footnote w:type="continuationSeparator" w:id="0">
    <w:p w:rsidR="00CF397E" w:rsidRDefault="002707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97E" w:rsidRDefault="00270738">
    <w:pPr>
      <w:pStyle w:val="Header"/>
    </w:pPr>
    <w:r>
      <w:rPr>
        <w:noProof/>
        <w:lang w:eastAsia="en-GB"/>
      </w:rPr>
      <w:drawing>
        <wp:anchor distT="0" distB="0" distL="114300" distR="114300" simplePos="0" relativeHeight="251658240" behindDoc="1" locked="0" layoutInCell="1" allowOverlap="1">
          <wp:simplePos x="0" y="0"/>
          <wp:positionH relativeFrom="page">
            <wp:align>right</wp:align>
          </wp:positionH>
          <wp:positionV relativeFrom="page">
            <wp:align>top</wp:align>
          </wp:positionV>
          <wp:extent cx="7543852" cy="1067759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gy Coast UTC Letterheads.jpg"/>
                  <pic:cNvPicPr/>
                </pic:nvPicPr>
                <pic:blipFill>
                  <a:blip r:embed="rId1">
                    <a:extLst>
                      <a:ext uri="{28A0092B-C50C-407E-A947-70E740481C1C}">
                        <a14:useLocalDpi xmlns:a14="http://schemas.microsoft.com/office/drawing/2010/main" val="0"/>
                      </a:ext>
                    </a:extLst>
                  </a:blip>
                  <a:stretch>
                    <a:fillRect/>
                  </a:stretch>
                </pic:blipFill>
                <pic:spPr>
                  <a:xfrm>
                    <a:off x="0" y="0"/>
                    <a:ext cx="7543852" cy="10677598"/>
                  </a:xfrm>
                  <a:prstGeom prst="rect">
                    <a:avLst/>
                  </a:prstGeom>
                </pic:spPr>
              </pic:pic>
            </a:graphicData>
          </a:graphic>
          <wp14:sizeRelH relativeFrom="page">
            <wp14:pctWidth>0</wp14:pctWidth>
          </wp14:sizeRelH>
          <wp14:sizeRelV relativeFrom="page">
            <wp14:pctHeight>0</wp14:pctHeight>
          </wp14:sizeRelV>
        </wp:anchor>
      </w:drawing>
    </w:r>
  </w:p>
  <w:p w:rsidR="00CF397E" w:rsidRDefault="00CF39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56D04"/>
    <w:multiLevelType w:val="multilevel"/>
    <w:tmpl w:val="FD00B1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nsid w:val="1E880293"/>
    <w:multiLevelType w:val="hybridMultilevel"/>
    <w:tmpl w:val="DDA221A2"/>
    <w:lvl w:ilvl="0" w:tplc="AE6008C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5950220"/>
    <w:multiLevelType w:val="multilevel"/>
    <w:tmpl w:val="5CF0D05C"/>
    <w:lvl w:ilvl="0">
      <w:start w:val="1"/>
      <w:numFmt w:val="bullet"/>
      <w:pStyle w:val="DeptOutNumbered"/>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nsid w:val="3515323B"/>
    <w:multiLevelType w:val="hybridMultilevel"/>
    <w:tmpl w:val="9DDC7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3932363"/>
    <w:multiLevelType w:val="hybridMultilevel"/>
    <w:tmpl w:val="695C7C5E"/>
    <w:lvl w:ilvl="0" w:tplc="E242A64E">
      <w:start w:val="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4C5D5F8E"/>
    <w:multiLevelType w:val="multilevel"/>
    <w:tmpl w:val="5022C1F4"/>
    <w:lvl w:ilvl="0">
      <w:start w:val="1"/>
      <w:numFmt w:val="bullet"/>
      <w:pStyle w:val="DeptBullet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nsid w:val="4DFC144F"/>
    <w:multiLevelType w:val="hybridMultilevel"/>
    <w:tmpl w:val="BBFC43F6"/>
    <w:lvl w:ilvl="0" w:tplc="84762CF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86F3FF6"/>
    <w:multiLevelType w:val="hybridMultilevel"/>
    <w:tmpl w:val="D15E9632"/>
    <w:lvl w:ilvl="0" w:tplc="8D42AC20">
      <w:start w:val="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79FC7DFF"/>
    <w:multiLevelType w:val="hybridMultilevel"/>
    <w:tmpl w:val="9D0438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4"/>
  </w:num>
  <w:num w:numId="3">
    <w:abstractNumId w:val="7"/>
  </w:num>
  <w:num w:numId="4">
    <w:abstractNumId w:val="6"/>
  </w:num>
  <w:num w:numId="5">
    <w:abstractNumId w:val="1"/>
  </w:num>
  <w:num w:numId="6">
    <w:abstractNumId w:val="3"/>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97E"/>
    <w:rsid w:val="00270738"/>
    <w:rsid w:val="0068348A"/>
    <w:rsid w:val="00821339"/>
    <w:rsid w:val="00894F2D"/>
    <w:rsid w:val="00CF397E"/>
    <w:rsid w:val="00E265B7"/>
    <w:rsid w:val="00F44A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9CB17384-2BDC-4732-8AEB-0C9D913C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NoSpacing">
    <w:name w:val="No Spacing"/>
    <w:uiPriority w:val="1"/>
    <w:qFormat/>
    <w:pPr>
      <w:spacing w:after="0" w:line="240" w:lineRule="auto"/>
    </w:p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spacing w:after="160" w:line="259" w:lineRule="auto"/>
      <w:ind w:left="720"/>
      <w:contextualSpacing/>
    </w:p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Light">
    <w:name w:val="Grid Table Light"/>
    <w:basedOn w:val="TableNormal"/>
    <w:uiPriority w:val="4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DeptBullets">
    <w:name w:val="DeptBullets"/>
    <w:basedOn w:val="Normal"/>
    <w:rsid w:val="00821339"/>
    <w:pPr>
      <w:widowControl w:val="0"/>
      <w:numPr>
        <w:numId w:val="7"/>
      </w:numPr>
      <w:overflowPunct w:val="0"/>
      <w:autoSpaceDE w:val="0"/>
      <w:autoSpaceDN w:val="0"/>
      <w:adjustRightInd w:val="0"/>
      <w:spacing w:after="240" w:line="240" w:lineRule="auto"/>
      <w:textAlignment w:val="baseline"/>
    </w:pPr>
    <w:rPr>
      <w:rFonts w:ascii="Arial" w:eastAsia="Arial" w:hAnsi="Arial" w:cs="Arial"/>
      <w:sz w:val="24"/>
      <w:szCs w:val="24"/>
    </w:rPr>
  </w:style>
  <w:style w:type="paragraph" w:customStyle="1" w:styleId="DeptOutNumbered">
    <w:name w:val="DeptOutNumbered"/>
    <w:basedOn w:val="Normal"/>
    <w:rsid w:val="00821339"/>
    <w:pPr>
      <w:widowControl w:val="0"/>
      <w:numPr>
        <w:numId w:val="8"/>
      </w:numPr>
      <w:overflowPunct w:val="0"/>
      <w:autoSpaceDE w:val="0"/>
      <w:autoSpaceDN w:val="0"/>
      <w:adjustRightInd w:val="0"/>
      <w:spacing w:after="240" w:line="240" w:lineRule="auto"/>
      <w:textAlignment w:val="baseline"/>
    </w:pPr>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4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et-coronavirus-test" TargetMode="External"/><Relationship Id="rId3" Type="http://schemas.openxmlformats.org/officeDocument/2006/relationships/settings" Target="settings.xml"/><Relationship Id="rId7" Type="http://schemas.openxmlformats.org/officeDocument/2006/relationships/hyperlink" Target="https://www.gov.uk/government/publications/covid-19-stay-at-home-guidance/stay-at-home-guidance-for-households-with-possible-coronavirus-covid-19-infec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estresults@energycoastutc.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ian.johnston\AppData\Local\Microsoft\Windows\INetCache\Content.Outlook\ZPUUXZ5C\Energy%20Coast%20UTC%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Energy Coast UTC Letterhead</Template>
  <TotalTime>4</TotalTime>
  <Pages>2</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GillianJohnston</dc:creator>
  <cp:lastModifiedBy>Laura Devlin</cp:lastModifiedBy>
  <cp:revision>3</cp:revision>
  <cp:lastPrinted>2017-10-17T11:14:00Z</cp:lastPrinted>
  <dcterms:created xsi:type="dcterms:W3CDTF">2021-08-20T11:43:00Z</dcterms:created>
  <dcterms:modified xsi:type="dcterms:W3CDTF">2021-08-20T11:46:00Z</dcterms:modified>
</cp:coreProperties>
</file>